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30" w:rsidRPr="00F220E2" w:rsidRDefault="003A1BE8">
      <w:pPr>
        <w:tabs>
          <w:tab w:val="right" w:pos="9612"/>
          <w:tab w:val="right" w:pos="13323"/>
        </w:tabs>
        <w:rPr>
          <w:rFonts w:eastAsiaTheme="minorEastAsia" w:hint="eastAsia"/>
          <w:b/>
        </w:rPr>
      </w:pPr>
      <w:bookmarkStart w:id="0" w:name="DocumentFor"/>
      <w:bookmarkStart w:id="1" w:name="Title"/>
      <w:bookmarkEnd w:id="0"/>
      <w:bookmarkEnd w:id="1"/>
      <w:r>
        <w:rPr>
          <w:b/>
        </w:rPr>
        <w:t>3GPP TSG RAN WG2#11</w:t>
      </w:r>
      <w:r w:rsidR="00541D72">
        <w:rPr>
          <w:rFonts w:eastAsiaTheme="minorEastAsia" w:hint="eastAsia"/>
          <w:b/>
        </w:rPr>
        <w:t>7</w:t>
      </w:r>
      <w:r>
        <w:rPr>
          <w:b/>
        </w:rPr>
        <w:t>bis-</w:t>
      </w:r>
      <w:r>
        <w:rPr>
          <w:rFonts w:eastAsiaTheme="minorEastAsia"/>
          <w:b/>
        </w:rPr>
        <w:t>e</w:t>
      </w:r>
      <w:r>
        <w:rPr>
          <w:b/>
        </w:rPr>
        <w:tab/>
      </w:r>
      <w:r w:rsidR="00541D72">
        <w:rPr>
          <w:rFonts w:hint="eastAsia"/>
          <w:b/>
        </w:rPr>
        <w:t>R</w:t>
      </w:r>
      <w:r w:rsidR="00541D72">
        <w:rPr>
          <w:rFonts w:eastAsiaTheme="minorEastAsia" w:hint="eastAsia"/>
          <w:b/>
        </w:rPr>
        <w:t>3</w:t>
      </w:r>
      <w:r w:rsidR="00541D72">
        <w:rPr>
          <w:rFonts w:hint="eastAsia"/>
          <w:b/>
        </w:rPr>
        <w:t>-22</w:t>
      </w:r>
      <w:r w:rsidR="00F220E2">
        <w:rPr>
          <w:rFonts w:eastAsiaTheme="minorEastAsia" w:hint="eastAsia"/>
          <w:b/>
        </w:rPr>
        <w:t>5804</w:t>
      </w:r>
    </w:p>
    <w:p w:rsidR="00E85D30" w:rsidRDefault="003A1BE8">
      <w:pPr>
        <w:pStyle w:val="3GPPHeader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Online</w:t>
      </w:r>
      <w:r w:rsidR="00541D72">
        <w:rPr>
          <w:rFonts w:eastAsia="Arial Unicode MS" w:cs="Arial" w:hint="eastAsia"/>
          <w:sz w:val="20"/>
        </w:rPr>
        <w:t>,</w:t>
      </w:r>
      <w:r>
        <w:rPr>
          <w:rFonts w:eastAsia="Arial Unicode MS" w:cs="Arial"/>
          <w:sz w:val="20"/>
        </w:rPr>
        <w:t xml:space="preserve"> </w:t>
      </w:r>
      <w:r>
        <w:rPr>
          <w:rFonts w:eastAsia="Arial Unicode MS" w:cs="Arial" w:hint="eastAsia"/>
          <w:sz w:val="20"/>
        </w:rPr>
        <w:t xml:space="preserve">October 10th </w:t>
      </w:r>
      <w:r>
        <w:rPr>
          <w:rFonts w:eastAsia="Arial Unicode MS" w:cs="Arial" w:hint="eastAsia"/>
          <w:sz w:val="20"/>
        </w:rPr>
        <w:t>–</w:t>
      </w:r>
      <w:r>
        <w:rPr>
          <w:rFonts w:eastAsia="Arial Unicode MS" w:cs="Arial" w:hint="eastAsia"/>
          <w:sz w:val="20"/>
        </w:rPr>
        <w:t xml:space="preserve"> 1</w:t>
      </w:r>
      <w:r w:rsidR="00541D72">
        <w:rPr>
          <w:rFonts w:eastAsia="Arial Unicode MS" w:cs="Arial" w:hint="eastAsia"/>
          <w:sz w:val="20"/>
        </w:rPr>
        <w:t>8</w:t>
      </w:r>
      <w:r>
        <w:rPr>
          <w:rFonts w:eastAsia="Arial Unicode MS" w:cs="Arial" w:hint="eastAsia"/>
          <w:sz w:val="20"/>
        </w:rPr>
        <w:t>th, 2022</w:t>
      </w:r>
    </w:p>
    <w:p w:rsidR="00E85D30" w:rsidRDefault="003A1BE8">
      <w:pPr>
        <w:pStyle w:val="3GPPHeader"/>
        <w:jc w:val="left"/>
        <w:rPr>
          <w:rFonts w:cs="Arial"/>
          <w:sz w:val="20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 w:rsidR="00D61A6D">
        <w:rPr>
          <w:rFonts w:eastAsia="宋体" w:cs="Arial" w:hint="eastAsia"/>
          <w:sz w:val="20"/>
        </w:rPr>
        <w:t>19.2</w:t>
      </w:r>
    </w:p>
    <w:p w:rsidR="00E85D30" w:rsidRDefault="003A1BE8">
      <w:pPr>
        <w:pStyle w:val="3GPPHeader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bookmarkStart w:id="2" w:name="_GoBack"/>
      <w:bookmarkEnd w:id="2"/>
      <w:r>
        <w:rPr>
          <w:rFonts w:eastAsia="宋体" w:cs="Arial"/>
          <w:sz w:val="20"/>
        </w:rPr>
        <w:tab/>
      </w:r>
    </w:p>
    <w:p w:rsidR="00E85D30" w:rsidRDefault="003A1BE8">
      <w:pPr>
        <w:pStyle w:val="3GPPHeader"/>
        <w:jc w:val="left"/>
        <w:rPr>
          <w:rFonts w:eastAsiaTheme="minorEastAsia" w:cs="Arial"/>
          <w:sz w:val="20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eastAsiaTheme="minorEastAsia" w:cs="Arial"/>
          <w:sz w:val="20"/>
        </w:rPr>
        <w:t>S</w:t>
      </w:r>
      <w:r>
        <w:rPr>
          <w:rFonts w:eastAsiaTheme="minorEastAsia" w:cs="Arial" w:hint="eastAsia"/>
          <w:sz w:val="20"/>
        </w:rPr>
        <w:t>ubscription-based aerial-UE identification</w:t>
      </w:r>
      <w:r>
        <w:rPr>
          <w:rFonts w:eastAsiaTheme="minorEastAsia" w:cs="Arial"/>
          <w:sz w:val="20"/>
        </w:rPr>
        <w:t xml:space="preserve"> </w:t>
      </w:r>
      <w:r>
        <w:rPr>
          <w:rFonts w:cs="Arial" w:hint="eastAsia"/>
          <w:sz w:val="20"/>
        </w:rPr>
        <w:t xml:space="preserve">for </w:t>
      </w:r>
      <w:r>
        <w:rPr>
          <w:rFonts w:cs="Arial"/>
          <w:sz w:val="20"/>
        </w:rPr>
        <w:t xml:space="preserve">NR </w:t>
      </w:r>
      <w:r>
        <w:rPr>
          <w:rFonts w:cs="Arial" w:hint="eastAsia"/>
          <w:sz w:val="20"/>
        </w:rPr>
        <w:t>UAV</w:t>
      </w:r>
    </w:p>
    <w:p w:rsidR="00E85D30" w:rsidRDefault="003A1BE8">
      <w:pPr>
        <w:pStyle w:val="3GPPHeader"/>
        <w:jc w:val="left"/>
        <w:rPr>
          <w:rFonts w:eastAsiaTheme="minorEastAsia" w:cs="Arial"/>
          <w:sz w:val="20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  <w:t>Discussion, Decision</w:t>
      </w:r>
      <w:r>
        <w:rPr>
          <w:rFonts w:eastAsiaTheme="minorEastAsia" w:cs="Arial" w:hint="eastAsia"/>
          <w:sz w:val="20"/>
        </w:rPr>
        <w:t xml:space="preserve"> </w:t>
      </w:r>
    </w:p>
    <w:p w:rsidR="00E85D30" w:rsidRDefault="003A1BE8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:rsidR="00E85D30" w:rsidRDefault="003A1BE8">
      <w:pPr>
        <w:pStyle w:val="B1"/>
        <w:spacing w:after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RAN# 94, a new WID on NR support for UAV [1] was agreed, and one of the </w:t>
      </w:r>
      <w:proofErr w:type="gramStart"/>
      <w:r>
        <w:rPr>
          <w:rFonts w:eastAsiaTheme="minorEastAsia"/>
          <w:lang w:eastAsia="zh-CN"/>
        </w:rPr>
        <w:t>scope</w:t>
      </w:r>
      <w:proofErr w:type="gramEnd"/>
      <w:r>
        <w:rPr>
          <w:rFonts w:eastAsiaTheme="minorEastAsia"/>
          <w:lang w:eastAsia="zh-CN"/>
        </w:rPr>
        <w:t xml:space="preserve"> is about subscription-based aerial-UE identification:</w:t>
      </w:r>
    </w:p>
    <w:p w:rsidR="00E85D30" w:rsidRDefault="003A1BE8">
      <w:pPr>
        <w:ind w:firstLine="567"/>
        <w:rPr>
          <w:rStyle w:val="af4"/>
          <w:iCs w:val="0"/>
        </w:rPr>
      </w:pPr>
      <w:r>
        <w:rPr>
          <w:rStyle w:val="af4"/>
          <w:iCs w:val="0"/>
        </w:rPr>
        <w:t>2. Specify the signaling to support subscription-based aerial-UE identification [RAN3/SA2 interaction/RAN2]</w:t>
      </w:r>
    </w:p>
    <w:p w:rsidR="00E85D30" w:rsidRDefault="003A1BE8">
      <w:pPr>
        <w:ind w:firstLine="567"/>
        <w:rPr>
          <w:i/>
        </w:rPr>
      </w:pPr>
      <w:r>
        <w:rPr>
          <w:i/>
        </w:rPr>
        <w:t>Note: Work done in LTE is a starting point for this objective. NR-specific enhancements can be considered, if needed, while overall the LTE and NR solutions should be harmonized as much as possible.</w:t>
      </w:r>
    </w:p>
    <w:p w:rsidR="00E85D30" w:rsidRDefault="003A1BE8">
      <w:pPr>
        <w:rPr>
          <w:iCs/>
        </w:rPr>
      </w:pPr>
      <w:r>
        <w:rPr>
          <w:iCs/>
        </w:rPr>
        <w:t xml:space="preserve">And in this contribution, we will provide some analysis on </w:t>
      </w:r>
      <w:r>
        <w:rPr>
          <w:rFonts w:eastAsiaTheme="minorEastAsia"/>
        </w:rPr>
        <w:t>aerial-UE identification for NR system.</w:t>
      </w:r>
    </w:p>
    <w:p w:rsidR="00E85D30" w:rsidRDefault="003A1BE8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:rsidR="00E85D30" w:rsidRDefault="008976C5">
      <w:pPr>
        <w:pStyle w:val="B1"/>
        <w:spacing w:after="0"/>
        <w:ind w:left="0" w:firstLine="0"/>
        <w:rPr>
          <w:rFonts w:eastAsiaTheme="minorEastAsia"/>
          <w:lang w:eastAsia="zh-CN"/>
        </w:rPr>
      </w:pPr>
      <w:bookmarkStart w:id="3" w:name="_Hlk41985036"/>
      <w:r>
        <w:rPr>
          <w:rFonts w:eastAsiaTheme="minorEastAsia" w:cs="Arial" w:hint="eastAsia"/>
          <w:bCs/>
          <w:lang w:eastAsia="zh-CN"/>
        </w:rPr>
        <w:t>During the discussion on</w:t>
      </w:r>
      <w:r w:rsidR="003A1BE8">
        <w:rPr>
          <w:rFonts w:eastAsiaTheme="minorEastAsia" w:cs="Arial"/>
          <w:bCs/>
          <w:lang w:eastAsia="zh-CN"/>
        </w:rPr>
        <w:t xml:space="preserve"> LTE UAV, </w:t>
      </w:r>
      <w:r w:rsidR="00E05878">
        <w:rPr>
          <w:rFonts w:eastAsiaTheme="minorEastAsia" w:hint="eastAsia"/>
          <w:lang w:eastAsia="zh-CN"/>
        </w:rPr>
        <w:t>it is confirmed</w:t>
      </w:r>
      <w:r w:rsidR="003A1BE8">
        <w:rPr>
          <w:rFonts w:eastAsiaTheme="minorEastAsia"/>
          <w:lang w:eastAsia="zh-CN"/>
        </w:rPr>
        <w:t xml:space="preserve"> the work/responsibility split between WGs </w:t>
      </w:r>
      <w:r>
        <w:rPr>
          <w:rFonts w:eastAsiaTheme="minorEastAsia" w:cs="Arial" w:hint="eastAsia"/>
          <w:bCs/>
          <w:lang w:eastAsia="zh-CN"/>
        </w:rPr>
        <w:t>for</w:t>
      </w:r>
      <w:r>
        <w:rPr>
          <w:rFonts w:eastAsiaTheme="minorEastAsia" w:cs="Arial"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subscription-based aerial-UE identification </w:t>
      </w:r>
      <w:r w:rsidR="003A1BE8">
        <w:rPr>
          <w:rFonts w:eastAsiaTheme="minorEastAsia"/>
          <w:lang w:eastAsia="zh-CN"/>
        </w:rPr>
        <w:t>[2]: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</w:t>
      </w:r>
      <w:proofErr w:type="gramStart"/>
      <w:r>
        <w:t>confirm</w:t>
      </w:r>
      <w:proofErr w:type="gramEnd"/>
      <w:r>
        <w:t xml:space="preserve"> the following work/responsibility split between WGs: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RAN2: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To clarify and confirm the usage of the subscription based identification and the overall stage2 </w:t>
      </w:r>
      <w:proofErr w:type="spellStart"/>
      <w:r>
        <w:t>behaviour</w:t>
      </w:r>
      <w:proofErr w:type="spellEnd"/>
      <w:r>
        <w:t xml:space="preserve"> of UAV identification signaling. 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RAN3: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To define the signaling/IE for subscription based UAV identification.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SA2: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To define the subscription based UAV identification and the necessary signaling in interfaces between CN nodes (e.g., MME – HSS, etc.)</w:t>
      </w:r>
    </w:p>
    <w:p w:rsidR="00E85D30" w:rsidRDefault="003A1B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2</w:t>
      </w:r>
      <w:r>
        <w:rPr>
          <w:rFonts w:hint="eastAsia"/>
        </w:rPr>
        <w:tab/>
        <w:t xml:space="preserve">RAN2 to confirm that the subscription based information is signaled from the MME to the </w:t>
      </w:r>
      <w:proofErr w:type="spellStart"/>
      <w:r>
        <w:rPr>
          <w:rFonts w:hint="eastAsia"/>
        </w:rPr>
        <w:t>eNB</w:t>
      </w:r>
      <w:proofErr w:type="spellEnd"/>
    </w:p>
    <w:p w:rsidR="00E85D30" w:rsidRDefault="00E85D30">
      <w:pPr>
        <w:pStyle w:val="B1"/>
        <w:spacing w:after="0"/>
        <w:ind w:left="0" w:firstLine="0"/>
        <w:rPr>
          <w:rFonts w:eastAsiaTheme="minorEastAsia"/>
          <w:lang w:eastAsia="zh-CN"/>
        </w:rPr>
      </w:pPr>
    </w:p>
    <w:p w:rsidR="00E85D30" w:rsidRDefault="003A1BE8">
      <w:pPr>
        <w:pStyle w:val="B1"/>
        <w:spacing w:after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And </w:t>
      </w:r>
      <w:r w:rsidR="00E05878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description about </w:t>
      </w:r>
      <w:r>
        <w:rPr>
          <w:rStyle w:val="af4"/>
          <w:i w:val="0"/>
          <w:iCs w:val="0"/>
        </w:rPr>
        <w:t xml:space="preserve">subscription-based aerial-UE identification </w:t>
      </w:r>
      <w:r w:rsidR="00E05878">
        <w:rPr>
          <w:rStyle w:val="af4"/>
          <w:rFonts w:eastAsiaTheme="minorEastAsia" w:hint="eastAsia"/>
          <w:i w:val="0"/>
          <w:iCs w:val="0"/>
          <w:lang w:eastAsia="zh-CN"/>
        </w:rPr>
        <w:t xml:space="preserve">has been specified in TS 38.300 </w:t>
      </w:r>
      <w:r>
        <w:rPr>
          <w:rFonts w:eastAsiaTheme="minorEastAsia"/>
          <w:lang w:eastAsia="zh-CN"/>
        </w:rPr>
        <w:t>as following:</w:t>
      </w:r>
    </w:p>
    <w:p w:rsidR="00E85D30" w:rsidRDefault="003A1BE8" w:rsidP="00F220E2">
      <w:pPr>
        <w:keepNext/>
        <w:keepLines/>
        <w:tabs>
          <w:tab w:val="left" w:pos="432"/>
        </w:tabs>
        <w:spacing w:beforeLines="100"/>
        <w:rPr>
          <w:i/>
          <w:iCs/>
        </w:rPr>
      </w:pPr>
      <w:bookmarkStart w:id="4" w:name="_Toc29372888"/>
      <w:bookmarkStart w:id="5" w:name="_Toc109128152"/>
      <w:bookmarkStart w:id="6" w:name="_Toc20403382"/>
      <w:bookmarkStart w:id="7" w:name="_Toc52491405"/>
      <w:bookmarkStart w:id="8" w:name="_Toc37760852"/>
      <w:bookmarkStart w:id="9" w:name="_Toc46499092"/>
      <w:r>
        <w:rPr>
          <w:i/>
          <w:iCs/>
        </w:rPr>
        <w:t>23.17.2</w:t>
      </w:r>
      <w:r>
        <w:rPr>
          <w:i/>
          <w:iCs/>
        </w:rPr>
        <w:tab/>
        <w:t>Subscription based identification of Aerial UE function</w:t>
      </w:r>
      <w:bookmarkEnd w:id="4"/>
      <w:bookmarkEnd w:id="5"/>
      <w:bookmarkEnd w:id="6"/>
      <w:bookmarkEnd w:id="7"/>
      <w:bookmarkEnd w:id="8"/>
      <w:bookmarkEnd w:id="9"/>
    </w:p>
    <w:p w:rsidR="00E85D30" w:rsidRDefault="003A1BE8">
      <w:pPr>
        <w:rPr>
          <w:i/>
          <w:iCs/>
        </w:rPr>
      </w:pPr>
      <w:r>
        <w:rPr>
          <w:i/>
          <w:iCs/>
        </w:rPr>
        <w:t xml:space="preserve">Support of Aerial UE function is stored in the user's subscription information in HSS. </w:t>
      </w:r>
      <w:proofErr w:type="gramStart"/>
      <w:r>
        <w:rPr>
          <w:i/>
          <w:iCs/>
        </w:rPr>
        <w:t>HSS transfers this information to the MME during Attach, Service Request and Tracking Area Update procedures.</w:t>
      </w:r>
      <w:proofErr w:type="gramEnd"/>
    </w:p>
    <w:p w:rsidR="00E85D30" w:rsidRDefault="003A1BE8">
      <w:pPr>
        <w:rPr>
          <w:i/>
          <w:iCs/>
        </w:rPr>
      </w:pPr>
      <w:r>
        <w:rPr>
          <w:i/>
          <w:iCs/>
        </w:rPr>
        <w:t xml:space="preserve">The subscription information can be provided from the MME to the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 xml:space="preserve"> via the S1-AP Initial Context Setup Request during Attach, Tracking Area Update and Service Request procedures. The subscription information can also be updated via the S1-AP UE Context Modification Request message. In addition, for X2-based handover, the source </w:t>
      </w:r>
      <w:proofErr w:type="spellStart"/>
      <w:r>
        <w:rPr>
          <w:i/>
          <w:iCs/>
        </w:rPr>
        <w:t>eNodeB</w:t>
      </w:r>
      <w:proofErr w:type="spellEnd"/>
      <w:r>
        <w:rPr>
          <w:i/>
          <w:iCs/>
        </w:rPr>
        <w:t xml:space="preserve"> can include the subscription information in the X2-AP Handover Request message to the target </w:t>
      </w:r>
      <w:proofErr w:type="spellStart"/>
      <w:r>
        <w:rPr>
          <w:i/>
          <w:iCs/>
        </w:rPr>
        <w:t>eNodeB</w:t>
      </w:r>
      <w:proofErr w:type="spellEnd"/>
      <w:r>
        <w:rPr>
          <w:i/>
          <w:iCs/>
        </w:rPr>
        <w:t>.</w:t>
      </w:r>
    </w:p>
    <w:p w:rsidR="00E85D30" w:rsidRDefault="003A1BE8">
      <w:pPr>
        <w:rPr>
          <w:i/>
          <w:iCs/>
        </w:rPr>
      </w:pPr>
      <w:r>
        <w:rPr>
          <w:i/>
          <w:iCs/>
        </w:rPr>
        <w:t xml:space="preserve">For the intra and inter MME S1 based handover, the MME provides the subscription information to the target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 xml:space="preserve"> after the handover procedure.</w:t>
      </w:r>
    </w:p>
    <w:p w:rsidR="00E85D30" w:rsidRDefault="00E85D30">
      <w:pPr>
        <w:pStyle w:val="B1"/>
        <w:spacing w:after="0"/>
        <w:ind w:left="0" w:firstLine="0"/>
        <w:rPr>
          <w:rFonts w:eastAsiaTheme="minorEastAsia"/>
          <w:lang w:eastAsia="zh-CN"/>
        </w:rPr>
      </w:pPr>
    </w:p>
    <w:p w:rsidR="00E85D30" w:rsidRDefault="003A1BE8">
      <w:pPr>
        <w:pStyle w:val="B1"/>
        <w:spacing w:after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NR, just some network nodes are changed as shown in Fig.1, e.g. </w:t>
      </w:r>
      <w:proofErr w:type="spellStart"/>
      <w:proofErr w:type="gram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(</w:t>
      </w:r>
      <w:proofErr w:type="gramEnd"/>
      <w:r>
        <w:rPr>
          <w:rFonts w:eastAsiaTheme="minorEastAsia"/>
          <w:lang w:eastAsia="zh-CN"/>
        </w:rPr>
        <w:t xml:space="preserve">corresponding to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in LTE), AMF(corresponding to MME in LTE), and some interfaces are also changed, e.g. NG(corresponding to S1-AP in LTE),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(corresponding to X2 in LTE). Therefore, work done in LTE UAV could be the baseline. </w:t>
      </w:r>
    </w:p>
    <w:p w:rsidR="00E85D30" w:rsidRDefault="00E85D30">
      <w:pPr>
        <w:pStyle w:val="B1"/>
        <w:spacing w:after="0"/>
        <w:ind w:left="0" w:firstLine="0"/>
        <w:jc w:val="center"/>
        <w:rPr>
          <w:rFonts w:eastAsiaTheme="minorEastAsia"/>
          <w:lang w:eastAsia="zh-CN"/>
        </w:rPr>
      </w:pPr>
      <w:r w:rsidRPr="00E85D30">
        <w:rPr>
          <w:rFonts w:eastAsiaTheme="minorEastAsia"/>
          <w:lang w:eastAsia="zh-CN"/>
        </w:rPr>
        <w:object w:dxaOrig="6782" w:dyaOrig="5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2pt;height:151.8pt" o:ole="">
            <v:imagedata r:id="rId9" o:title=""/>
            <o:lock v:ext="edit" aspectratio="f"/>
          </v:shape>
          <o:OLEObject Type="Embed" ProgID="Visio.Drawing.11" ShapeID="_x0000_i1025" DrawAspect="Content" ObjectID="_1725885734" r:id="rId10"/>
        </w:object>
      </w:r>
    </w:p>
    <w:p w:rsidR="00E85D30" w:rsidRDefault="003A1BE8">
      <w:pPr>
        <w:pStyle w:val="B1"/>
        <w:spacing w:after="0"/>
        <w:ind w:left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Fig.1 Related interface for NR UAV</w:t>
      </w:r>
    </w:p>
    <w:p w:rsidR="00E05878" w:rsidRDefault="00E05878">
      <w:pPr>
        <w:pStyle w:val="B1"/>
        <w:spacing w:after="0"/>
        <w:ind w:left="0" w:firstLine="0"/>
        <w:rPr>
          <w:rFonts w:eastAsiaTheme="minorEastAsia" w:cs="Arial"/>
          <w:b/>
          <w:bCs/>
          <w:lang w:eastAsia="zh-CN"/>
        </w:rPr>
      </w:pPr>
    </w:p>
    <w:p w:rsidR="00E85D30" w:rsidRDefault="003A1BE8">
      <w:pPr>
        <w:pStyle w:val="B1"/>
        <w:spacing w:after="0"/>
        <w:ind w:left="0" w:firstLine="0"/>
        <w:rPr>
          <w:rFonts w:eastAsiaTheme="minorEastAsia" w:cs="Arial"/>
          <w:b/>
          <w:bCs/>
          <w:lang w:eastAsia="zh-CN"/>
        </w:rPr>
      </w:pPr>
      <w:r>
        <w:rPr>
          <w:rFonts w:eastAsiaTheme="minorEastAsia" w:cs="Arial"/>
          <w:b/>
          <w:bCs/>
          <w:lang w:eastAsia="zh-CN"/>
        </w:rPr>
        <w:t xml:space="preserve">Proposal 1: Work done in LTE UAV could be the baseline. </w:t>
      </w:r>
    </w:p>
    <w:p w:rsidR="00E85D30" w:rsidRDefault="00E85D30">
      <w:pPr>
        <w:rPr>
          <w:rFonts w:eastAsiaTheme="minorEastAsia"/>
        </w:rPr>
      </w:pPr>
    </w:p>
    <w:p w:rsidR="00E85D30" w:rsidRDefault="003A1BE8">
      <w:r>
        <w:rPr>
          <w:rFonts w:eastAsiaTheme="minorEastAsia"/>
        </w:rPr>
        <w:t xml:space="preserve">Further, </w:t>
      </w:r>
      <w:r w:rsidR="00867928">
        <w:rPr>
          <w:rFonts w:eastAsiaTheme="minorEastAsia" w:hint="eastAsia"/>
        </w:rPr>
        <w:t>it is beneficial</w:t>
      </w:r>
      <w:r>
        <w:rPr>
          <w:rFonts w:eastAsiaTheme="minorEastAsia"/>
        </w:rPr>
        <w:t xml:space="preserve"> to provide clarification about the overall </w:t>
      </w:r>
      <w:r w:rsidR="00112594">
        <w:rPr>
          <w:rFonts w:eastAsiaTheme="minorEastAsia"/>
        </w:rPr>
        <w:t>behavior</w:t>
      </w:r>
      <w:r>
        <w:rPr>
          <w:rFonts w:eastAsiaTheme="minorEastAsia"/>
        </w:rPr>
        <w:t xml:space="preserve"> of </w:t>
      </w:r>
      <w:r>
        <w:rPr>
          <w:rFonts w:hint="eastAsia"/>
        </w:rPr>
        <w:t>subscription information</w:t>
      </w:r>
      <w:r>
        <w:t xml:space="preserve"> signaling for NR UAV.</w:t>
      </w:r>
      <w:r>
        <w:rPr>
          <w:rFonts w:eastAsiaTheme="minorEastAsia"/>
        </w:rPr>
        <w:t xml:space="preserve"> According to LTE UAV work, </w:t>
      </w:r>
      <w:r>
        <w:rPr>
          <w:rFonts w:hint="eastAsia"/>
        </w:rPr>
        <w:t xml:space="preserve">Aerial UE function </w:t>
      </w:r>
      <w:r>
        <w:t>could be still</w:t>
      </w:r>
      <w:r>
        <w:rPr>
          <w:rFonts w:hint="eastAsia"/>
        </w:rPr>
        <w:t xml:space="preserve"> stored in the user's subscription information in HSS</w:t>
      </w:r>
      <w:r>
        <w:t xml:space="preserve">(Home Subscriber Server). And HSS transmits it to the AMF during attach, service request and TAU procedures. Then </w:t>
      </w:r>
      <w:r>
        <w:rPr>
          <w:rFonts w:eastAsiaTheme="minorEastAsia"/>
        </w:rPr>
        <w:t xml:space="preserve">subscription information could be signaled from the AMF to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via NG in initial context setup request during attach, </w:t>
      </w:r>
      <w:r>
        <w:t xml:space="preserve">service request and TAU procedures. Additionally, subscription information can also be updated via the NG in UE Context Modification Request message. For </w:t>
      </w:r>
      <w:proofErr w:type="spellStart"/>
      <w:r>
        <w:t>Xn</w:t>
      </w:r>
      <w:proofErr w:type="spellEnd"/>
      <w:r>
        <w:t xml:space="preserve">-based handover, </w:t>
      </w:r>
      <w:r>
        <w:rPr>
          <w:rFonts w:hint="eastAsia"/>
        </w:rPr>
        <w:t xml:space="preserve">the source </w:t>
      </w:r>
      <w:proofErr w:type="spellStart"/>
      <w:r>
        <w:t>gNB</w:t>
      </w:r>
      <w:proofErr w:type="spellEnd"/>
      <w:r>
        <w:rPr>
          <w:rFonts w:hint="eastAsia"/>
        </w:rPr>
        <w:t xml:space="preserve"> can include the subscription information </w:t>
      </w:r>
      <w:r>
        <w:t>via</w:t>
      </w:r>
      <w:r>
        <w:rPr>
          <w:rFonts w:hint="eastAsia"/>
        </w:rPr>
        <w:t xml:space="preserve"> </w:t>
      </w:r>
      <w:proofErr w:type="spellStart"/>
      <w:r>
        <w:t>Xn</w:t>
      </w:r>
      <w:proofErr w:type="spellEnd"/>
      <w:r>
        <w:rPr>
          <w:rFonts w:hint="eastAsia"/>
        </w:rPr>
        <w:t xml:space="preserve"> Handover Request message to </w:t>
      </w:r>
      <w:r>
        <w:rPr>
          <w:rFonts w:hint="eastAsia"/>
        </w:rPr>
        <w:lastRenderedPageBreak/>
        <w:t xml:space="preserve">the target </w:t>
      </w:r>
      <w:proofErr w:type="spellStart"/>
      <w:r>
        <w:t>gNB</w:t>
      </w:r>
      <w:proofErr w:type="spellEnd"/>
      <w:r>
        <w:t xml:space="preserve">. While for NG based handover, such information could be transfer to target </w:t>
      </w:r>
      <w:proofErr w:type="spellStart"/>
      <w:r>
        <w:t>gNB</w:t>
      </w:r>
      <w:proofErr w:type="spellEnd"/>
      <w:r>
        <w:t xml:space="preserve"> after HO. Therefore, the </w:t>
      </w:r>
      <w:r>
        <w:rPr>
          <w:rFonts w:hint="eastAsia"/>
        </w:rPr>
        <w:t>subscription information</w:t>
      </w:r>
      <w:r>
        <w:t xml:space="preserve"> could be included in the following messages:</w:t>
      </w:r>
    </w:p>
    <w:p w:rsidR="00E85D30" w:rsidRDefault="003A1BE8">
      <w:pPr>
        <w:numPr>
          <w:ilvl w:val="0"/>
          <w:numId w:val="11"/>
        </w:numPr>
      </w:pPr>
      <w:r>
        <w:t xml:space="preserve">NG: </w:t>
      </w:r>
      <w:r>
        <w:rPr>
          <w:rFonts w:eastAsiaTheme="minorEastAsia"/>
          <w:caps/>
        </w:rPr>
        <w:t xml:space="preserve">Initial Context Setup Request </w:t>
      </w:r>
      <w:r>
        <w:rPr>
          <w:rFonts w:eastAsiaTheme="minorEastAsia"/>
        </w:rPr>
        <w:t xml:space="preserve">(during attach, </w:t>
      </w:r>
      <w:r>
        <w:t>service request and TAU procedures.</w:t>
      </w:r>
      <w:r>
        <w:rPr>
          <w:rFonts w:eastAsiaTheme="minorEastAsia"/>
        </w:rPr>
        <w:t>)</w:t>
      </w:r>
    </w:p>
    <w:p w:rsidR="00E85D30" w:rsidRDefault="003A1BE8">
      <w:pPr>
        <w:numPr>
          <w:ilvl w:val="0"/>
          <w:numId w:val="11"/>
        </w:numPr>
      </w:pPr>
      <w:r>
        <w:t xml:space="preserve">NG: </w:t>
      </w:r>
      <w:r>
        <w:rPr>
          <w:caps/>
        </w:rPr>
        <w:t>UE Context Modification Request</w:t>
      </w:r>
    </w:p>
    <w:p w:rsidR="00E85D30" w:rsidRDefault="003A1BE8">
      <w:pPr>
        <w:numPr>
          <w:ilvl w:val="0"/>
          <w:numId w:val="11"/>
        </w:numPr>
      </w:pPr>
      <w:proofErr w:type="spellStart"/>
      <w:r>
        <w:t>Xn</w:t>
      </w:r>
      <w:proofErr w:type="spellEnd"/>
      <w:r>
        <w:t xml:space="preserve">: </w:t>
      </w:r>
      <w:r>
        <w:rPr>
          <w:rFonts w:hint="eastAsia"/>
          <w:caps/>
        </w:rPr>
        <w:t>Handover Request</w:t>
      </w:r>
      <w:r>
        <w:t>(</w:t>
      </w:r>
      <w:proofErr w:type="spellStart"/>
      <w:r>
        <w:t>Xn</w:t>
      </w:r>
      <w:proofErr w:type="spellEnd"/>
      <w:r>
        <w:t>-based HO)</w:t>
      </w:r>
    </w:p>
    <w:p w:rsidR="00E85D30" w:rsidRDefault="003A1BE8">
      <w:pPr>
        <w:numPr>
          <w:ilvl w:val="0"/>
          <w:numId w:val="11"/>
        </w:numPr>
      </w:pPr>
      <w:r>
        <w:t>NG: PATH SWITCH REQUEST ACKNOWLEDGE (NG based handover)</w:t>
      </w:r>
    </w:p>
    <w:p w:rsidR="00E85D30" w:rsidRDefault="003A1BE8">
      <w:pPr>
        <w:pStyle w:val="B1"/>
        <w:spacing w:after="0"/>
        <w:ind w:left="0" w:firstLine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2: For NR UAV, the subscription information could be included in the following messages:</w:t>
      </w:r>
    </w:p>
    <w:p w:rsidR="00E85D30" w:rsidRDefault="003A1BE8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Initial Context Setup Request (during attach, service request and TAU procedures.)</w:t>
      </w:r>
    </w:p>
    <w:p w:rsidR="00E85D30" w:rsidRDefault="003A1BE8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UE Context Modification Request</w:t>
      </w:r>
    </w:p>
    <w:p w:rsidR="00E85D30" w:rsidRDefault="003A1BE8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proofErr w:type="spellStart"/>
      <w:r>
        <w:rPr>
          <w:rFonts w:eastAsiaTheme="minorEastAsia"/>
          <w:b/>
          <w:bCs/>
          <w:lang w:eastAsia="zh-CN"/>
        </w:rPr>
        <w:t>Xn</w:t>
      </w:r>
      <w:proofErr w:type="spellEnd"/>
      <w:r>
        <w:rPr>
          <w:rFonts w:eastAsiaTheme="minorEastAsia"/>
          <w:b/>
          <w:bCs/>
          <w:lang w:eastAsia="zh-CN"/>
        </w:rPr>
        <w:t>: Handover Request</w:t>
      </w:r>
      <w:r w:rsidR="00C44CC3">
        <w:rPr>
          <w:rFonts w:eastAsiaTheme="minorEastAsia" w:hint="eastAsia"/>
          <w:b/>
          <w:bCs/>
          <w:lang w:eastAsia="zh-CN"/>
        </w:rPr>
        <w:t xml:space="preserve"> </w:t>
      </w:r>
      <w:r w:rsidR="00C44CC3">
        <w:rPr>
          <w:rFonts w:eastAsiaTheme="minorEastAsia"/>
          <w:b/>
          <w:bCs/>
          <w:lang w:eastAsia="zh-CN"/>
        </w:rPr>
        <w:t>(</w:t>
      </w:r>
      <w:proofErr w:type="spellStart"/>
      <w:r w:rsidR="00C44CC3">
        <w:rPr>
          <w:rFonts w:eastAsiaTheme="minorEastAsia"/>
          <w:b/>
          <w:bCs/>
          <w:lang w:eastAsia="zh-CN"/>
        </w:rPr>
        <w:t>Xn</w:t>
      </w:r>
      <w:proofErr w:type="spellEnd"/>
      <w:r w:rsidR="00C44CC3">
        <w:rPr>
          <w:rFonts w:eastAsiaTheme="minorEastAsia"/>
          <w:b/>
          <w:bCs/>
          <w:lang w:eastAsia="zh-CN"/>
        </w:rPr>
        <w:t xml:space="preserve">-based </w:t>
      </w:r>
      <w:r w:rsidR="00C44CC3">
        <w:rPr>
          <w:rFonts w:eastAsiaTheme="minorEastAsia" w:hint="eastAsia"/>
          <w:b/>
          <w:bCs/>
          <w:lang w:eastAsia="zh-CN"/>
        </w:rPr>
        <w:t>handover</w:t>
      </w:r>
      <w:r>
        <w:rPr>
          <w:rFonts w:eastAsiaTheme="minorEastAsia"/>
          <w:b/>
          <w:bCs/>
          <w:lang w:eastAsia="zh-CN"/>
        </w:rPr>
        <w:t>)</w:t>
      </w:r>
    </w:p>
    <w:p w:rsidR="00E85D30" w:rsidRPr="00112594" w:rsidRDefault="003A1BE8" w:rsidP="00112594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PATH SWITCH REQUEST ACKNOWLEDGE (NG based handover)</w:t>
      </w:r>
    </w:p>
    <w:bookmarkEnd w:id="3"/>
    <w:p w:rsidR="00E85D30" w:rsidRDefault="003A1BE8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:rsidR="00E85D30" w:rsidRDefault="003A1BE8">
      <w:pPr>
        <w:pStyle w:val="B1"/>
        <w:spacing w:after="0"/>
        <w:ind w:left="0" w:firstLine="0"/>
        <w:rPr>
          <w:rFonts w:eastAsia="宋体" w:cs="Arial"/>
        </w:rPr>
      </w:pPr>
      <w:r>
        <w:rPr>
          <w:rFonts w:eastAsia="宋体" w:cs="Arial"/>
        </w:rPr>
        <w:t xml:space="preserve">Based on the discussions mentioned above, in this contribution we provide some discussions </w:t>
      </w:r>
      <w:r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/>
          <w:lang w:eastAsia="zh-CN"/>
        </w:rPr>
        <w:t>subscription-based aerial-UE identification</w:t>
      </w:r>
      <w:r>
        <w:rPr>
          <w:rFonts w:eastAsiaTheme="minorEastAsia" w:cs="Arial" w:hint="eastAsia"/>
        </w:rPr>
        <w:t xml:space="preserve"> for </w:t>
      </w:r>
      <w:r>
        <w:rPr>
          <w:rFonts w:eastAsiaTheme="minorEastAsia" w:cs="Arial"/>
        </w:rPr>
        <w:t xml:space="preserve">NR </w:t>
      </w:r>
      <w:r>
        <w:rPr>
          <w:rFonts w:eastAsiaTheme="minorEastAsia" w:cs="Arial" w:hint="eastAsia"/>
        </w:rPr>
        <w:t>UAV</w:t>
      </w:r>
      <w:r>
        <w:rPr>
          <w:rFonts w:eastAsia="宋体" w:cs="Arial"/>
        </w:rPr>
        <w:t xml:space="preserve"> and have the following proposals:</w:t>
      </w:r>
    </w:p>
    <w:p w:rsidR="00E85D30" w:rsidRDefault="00112594">
      <w:pPr>
        <w:pStyle w:val="B1"/>
        <w:spacing w:after="0"/>
        <w:ind w:left="0" w:firstLine="0"/>
        <w:rPr>
          <w:rFonts w:eastAsiaTheme="minorEastAsia" w:cs="Arial"/>
          <w:b/>
          <w:bCs/>
          <w:lang w:eastAsia="zh-CN"/>
        </w:rPr>
      </w:pPr>
      <w:r>
        <w:rPr>
          <w:rFonts w:eastAsiaTheme="minorEastAsia" w:cs="Arial"/>
          <w:b/>
          <w:bCs/>
          <w:lang w:eastAsia="zh-CN"/>
        </w:rPr>
        <w:t>Proposal 1: Work done in LTE UAV could be the baseline.</w:t>
      </w:r>
    </w:p>
    <w:p w:rsidR="00112594" w:rsidRDefault="00112594" w:rsidP="00112594">
      <w:pPr>
        <w:pStyle w:val="B1"/>
        <w:spacing w:after="0"/>
        <w:ind w:left="0" w:firstLine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2: For NR UAV, the subscription information could be included in the following messages:</w:t>
      </w:r>
    </w:p>
    <w:p w:rsidR="00112594" w:rsidRDefault="00112594" w:rsidP="00112594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Initial Context Setup Request (during attach, service request and TAU procedures.)</w:t>
      </w:r>
    </w:p>
    <w:p w:rsidR="00112594" w:rsidRDefault="00112594" w:rsidP="00112594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UE Context Modification Request</w:t>
      </w:r>
    </w:p>
    <w:p w:rsidR="00112594" w:rsidRDefault="00112594" w:rsidP="00112594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proofErr w:type="spellStart"/>
      <w:r>
        <w:rPr>
          <w:rFonts w:eastAsiaTheme="minorEastAsia"/>
          <w:b/>
          <w:bCs/>
          <w:lang w:eastAsia="zh-CN"/>
        </w:rPr>
        <w:t>Xn</w:t>
      </w:r>
      <w:proofErr w:type="spellEnd"/>
      <w:r>
        <w:rPr>
          <w:rFonts w:eastAsiaTheme="minorEastAsia"/>
          <w:b/>
          <w:bCs/>
          <w:lang w:eastAsia="zh-CN"/>
        </w:rPr>
        <w:t>: Handover Request</w:t>
      </w:r>
      <w:r w:rsidR="00525935">
        <w:rPr>
          <w:rFonts w:eastAsiaTheme="minorEastAsia" w:hint="eastAsia"/>
          <w:b/>
          <w:bCs/>
          <w:lang w:eastAsia="zh-CN"/>
        </w:rPr>
        <w:t xml:space="preserve"> </w:t>
      </w:r>
      <w:r w:rsidR="00C44CC3">
        <w:rPr>
          <w:rFonts w:eastAsiaTheme="minorEastAsia"/>
          <w:b/>
          <w:bCs/>
          <w:lang w:eastAsia="zh-CN"/>
        </w:rPr>
        <w:t>(</w:t>
      </w:r>
      <w:proofErr w:type="spellStart"/>
      <w:r w:rsidR="00C44CC3">
        <w:rPr>
          <w:rFonts w:eastAsiaTheme="minorEastAsia"/>
          <w:b/>
          <w:bCs/>
          <w:lang w:eastAsia="zh-CN"/>
        </w:rPr>
        <w:t>Xn</w:t>
      </w:r>
      <w:proofErr w:type="spellEnd"/>
      <w:r w:rsidR="00C44CC3">
        <w:rPr>
          <w:rFonts w:eastAsiaTheme="minorEastAsia"/>
          <w:b/>
          <w:bCs/>
          <w:lang w:eastAsia="zh-CN"/>
        </w:rPr>
        <w:t xml:space="preserve">-based </w:t>
      </w:r>
      <w:r w:rsidR="00C44CC3">
        <w:rPr>
          <w:rFonts w:eastAsiaTheme="minorEastAsia" w:hint="eastAsia"/>
          <w:b/>
          <w:bCs/>
          <w:lang w:eastAsia="zh-CN"/>
        </w:rPr>
        <w:t>handover</w:t>
      </w:r>
      <w:r>
        <w:rPr>
          <w:rFonts w:eastAsiaTheme="minorEastAsia"/>
          <w:b/>
          <w:bCs/>
          <w:lang w:eastAsia="zh-CN"/>
        </w:rPr>
        <w:t>)</w:t>
      </w:r>
    </w:p>
    <w:p w:rsidR="00112594" w:rsidRPr="00112594" w:rsidRDefault="00112594" w:rsidP="00112594">
      <w:pPr>
        <w:pStyle w:val="B1"/>
        <w:numPr>
          <w:ilvl w:val="0"/>
          <w:numId w:val="12"/>
        </w:num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NG: PATH</w:t>
      </w:r>
      <w:r w:rsidR="00C44CC3">
        <w:rPr>
          <w:rFonts w:eastAsiaTheme="minorEastAsia"/>
          <w:b/>
          <w:bCs/>
          <w:lang w:eastAsia="zh-CN"/>
        </w:rPr>
        <w:t xml:space="preserve"> SWITCH REQUEST ACKNOWLEDGE (NG</w:t>
      </w:r>
      <w:r w:rsidR="00C44CC3">
        <w:rPr>
          <w:rFonts w:eastAsiaTheme="minorEastAsia" w:hint="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based handover)</w:t>
      </w:r>
    </w:p>
    <w:p w:rsidR="00E85D30" w:rsidRDefault="003A1BE8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:rsidR="00E85D30" w:rsidRDefault="003A1BE8" w:rsidP="00F220E2">
      <w:pPr>
        <w:pStyle w:val="a6"/>
        <w:numPr>
          <w:ilvl w:val="0"/>
          <w:numId w:val="13"/>
        </w:numPr>
        <w:overflowPunct/>
        <w:autoSpaceDE/>
        <w:autoSpaceDN/>
        <w:adjustRightInd/>
        <w:spacing w:beforeLines="50" w:after="0"/>
        <w:jc w:val="left"/>
        <w:textAlignment w:val="auto"/>
      </w:pPr>
      <w:bookmarkStart w:id="10" w:name="_In-sequence_SDU_delivery"/>
      <w:bookmarkEnd w:id="10"/>
      <w:r>
        <w:t>RP-213600 WID on NR support for UAV</w:t>
      </w:r>
    </w:p>
    <w:p w:rsidR="00E85D30" w:rsidRDefault="003A1BE8" w:rsidP="00F220E2">
      <w:pPr>
        <w:pStyle w:val="a6"/>
        <w:numPr>
          <w:ilvl w:val="0"/>
          <w:numId w:val="13"/>
        </w:numPr>
        <w:overflowPunct/>
        <w:autoSpaceDE/>
        <w:autoSpaceDN/>
        <w:adjustRightInd/>
        <w:spacing w:beforeLines="50" w:after="0"/>
        <w:jc w:val="left"/>
        <w:textAlignment w:val="auto"/>
      </w:pPr>
      <w:r>
        <w:rPr>
          <w:rFonts w:cs="Arial" w:hint="eastAsia"/>
        </w:rPr>
        <w:t>R2-1804201</w:t>
      </w:r>
      <w:r>
        <w:rPr>
          <w:rFonts w:cs="Arial"/>
        </w:rPr>
        <w:t xml:space="preserve"> Report of 3GPP TSG RAN2#101 meeting, Athens, Greece</w:t>
      </w:r>
    </w:p>
    <w:p w:rsidR="00E85D30" w:rsidRDefault="003A1BE8" w:rsidP="00BF6E3A">
      <w:pPr>
        <w:pStyle w:val="a6"/>
        <w:numPr>
          <w:ilvl w:val="0"/>
          <w:numId w:val="13"/>
        </w:numPr>
        <w:overflowPunct/>
        <w:autoSpaceDE/>
        <w:autoSpaceDN/>
        <w:adjustRightInd/>
        <w:spacing w:beforeLines="50" w:after="0"/>
        <w:jc w:val="left"/>
        <w:textAlignment w:val="auto"/>
      </w:pPr>
      <w:r>
        <w:t>3GPP TS 36.300 V17.1.0</w:t>
      </w:r>
    </w:p>
    <w:sectPr w:rsidR="00E85D30" w:rsidSect="00E85D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76" w:rsidRDefault="00143876" w:rsidP="00E85D30">
      <w:pPr>
        <w:spacing w:after="0"/>
      </w:pPr>
      <w:r>
        <w:separator/>
      </w:r>
    </w:p>
  </w:endnote>
  <w:endnote w:type="continuationSeparator" w:id="0">
    <w:p w:rsidR="00143876" w:rsidRDefault="00143876" w:rsidP="00E85D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E85D3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3A1BE8">
    <w:pPr>
      <w:pStyle w:val="ab"/>
      <w:tabs>
        <w:tab w:val="center" w:pos="4820"/>
        <w:tab w:val="right" w:pos="9639"/>
      </w:tabs>
      <w:jc w:val="left"/>
    </w:pPr>
    <w:r>
      <w:tab/>
    </w:r>
    <w:r w:rsidR="00BF6E3A">
      <w:rPr>
        <w:rStyle w:val="af2"/>
      </w:rPr>
      <w:fldChar w:fldCharType="begin"/>
    </w:r>
    <w:r>
      <w:rPr>
        <w:rStyle w:val="af2"/>
      </w:rPr>
      <w:instrText xml:space="preserve"> PAGE </w:instrText>
    </w:r>
    <w:r w:rsidR="00BF6E3A">
      <w:rPr>
        <w:rStyle w:val="af2"/>
      </w:rPr>
      <w:fldChar w:fldCharType="separate"/>
    </w:r>
    <w:r w:rsidR="00F220E2">
      <w:rPr>
        <w:rStyle w:val="af2"/>
        <w:noProof/>
      </w:rPr>
      <w:t>2</w:t>
    </w:r>
    <w:r w:rsidR="00BF6E3A">
      <w:rPr>
        <w:rStyle w:val="af2"/>
      </w:rPr>
      <w:fldChar w:fldCharType="end"/>
    </w:r>
    <w:r>
      <w:rPr>
        <w:rStyle w:val="af2"/>
      </w:rPr>
      <w:t>/</w:t>
    </w:r>
    <w:r w:rsidR="00BF6E3A">
      <w:rPr>
        <w:rStyle w:val="af2"/>
      </w:rPr>
      <w:fldChar w:fldCharType="begin"/>
    </w:r>
    <w:r>
      <w:rPr>
        <w:rStyle w:val="af2"/>
      </w:rPr>
      <w:instrText xml:space="preserve"> NUMPAGES </w:instrText>
    </w:r>
    <w:r w:rsidR="00BF6E3A">
      <w:rPr>
        <w:rStyle w:val="af2"/>
      </w:rPr>
      <w:fldChar w:fldCharType="separate"/>
    </w:r>
    <w:r w:rsidR="00F220E2">
      <w:rPr>
        <w:rStyle w:val="af2"/>
        <w:noProof/>
      </w:rPr>
      <w:t>3</w:t>
    </w:r>
    <w:r w:rsidR="00BF6E3A">
      <w:rPr>
        <w:rStyle w:val="af2"/>
      </w:rPr>
      <w:fldChar w:fldCharType="end"/>
    </w:r>
    <w:r>
      <w:rPr>
        <w:rStyle w:val="af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E85D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76" w:rsidRDefault="00143876">
      <w:pPr>
        <w:spacing w:after="0"/>
      </w:pPr>
      <w:r>
        <w:separator/>
      </w:r>
    </w:p>
  </w:footnote>
  <w:footnote w:type="continuationSeparator" w:id="0">
    <w:p w:rsidR="00143876" w:rsidRDefault="0014387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3A1BE8">
    <w:r>
      <w:t xml:space="preserve">Page </w:t>
    </w:r>
    <w:r w:rsidR="00BF6E3A">
      <w:fldChar w:fldCharType="begin"/>
    </w:r>
    <w:r>
      <w:instrText>PAGE</w:instrText>
    </w:r>
    <w:r w:rsidR="00BF6E3A">
      <w:fldChar w:fldCharType="separate"/>
    </w:r>
    <w:r>
      <w:t>4</w:t>
    </w:r>
    <w:r w:rsidR="00BF6E3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E85D30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30" w:rsidRDefault="00E85D3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C655A3"/>
    <w:multiLevelType w:val="singleLevel"/>
    <w:tmpl w:val="B5C655A3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F0F1DD6"/>
    <w:multiLevelType w:val="singleLevel"/>
    <w:tmpl w:val="4F0F1DD6"/>
    <w:lvl w:ilvl="0">
      <w:start w:val="1"/>
      <w:numFmt w:val="decimal"/>
      <w:suff w:val="space"/>
      <w:lvlText w:val="[%1]"/>
      <w:lvlJc w:val="left"/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8BD9C9"/>
    <w:multiLevelType w:val="singleLevel"/>
    <w:tmpl w:val="6B8BD9C9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12"/>
  </w:num>
  <w:num w:numId="11">
    <w:abstractNumId w:val="0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AD1063"/>
    <w:rsid w:val="000006E1"/>
    <w:rsid w:val="000007ED"/>
    <w:rsid w:val="0000152F"/>
    <w:rsid w:val="00002A37"/>
    <w:rsid w:val="00003883"/>
    <w:rsid w:val="000039F4"/>
    <w:rsid w:val="00003C78"/>
    <w:rsid w:val="0000407D"/>
    <w:rsid w:val="00006446"/>
    <w:rsid w:val="00006896"/>
    <w:rsid w:val="00007CDC"/>
    <w:rsid w:val="00011517"/>
    <w:rsid w:val="000118F5"/>
    <w:rsid w:val="00011B28"/>
    <w:rsid w:val="00013283"/>
    <w:rsid w:val="000134A1"/>
    <w:rsid w:val="00013E41"/>
    <w:rsid w:val="00013E4B"/>
    <w:rsid w:val="000151AE"/>
    <w:rsid w:val="00015A43"/>
    <w:rsid w:val="00015AB5"/>
    <w:rsid w:val="00015D15"/>
    <w:rsid w:val="00015E3C"/>
    <w:rsid w:val="000179B1"/>
    <w:rsid w:val="00017E3B"/>
    <w:rsid w:val="00020CFB"/>
    <w:rsid w:val="0002161D"/>
    <w:rsid w:val="000217A0"/>
    <w:rsid w:val="00023308"/>
    <w:rsid w:val="00023A15"/>
    <w:rsid w:val="0002564D"/>
    <w:rsid w:val="00025ECA"/>
    <w:rsid w:val="0002671E"/>
    <w:rsid w:val="00027684"/>
    <w:rsid w:val="000306AE"/>
    <w:rsid w:val="000325B8"/>
    <w:rsid w:val="00032AC9"/>
    <w:rsid w:val="00033C08"/>
    <w:rsid w:val="000342F7"/>
    <w:rsid w:val="00034C15"/>
    <w:rsid w:val="0003576B"/>
    <w:rsid w:val="00035912"/>
    <w:rsid w:val="00035D7D"/>
    <w:rsid w:val="00036BA1"/>
    <w:rsid w:val="00037966"/>
    <w:rsid w:val="000406FD"/>
    <w:rsid w:val="000413E0"/>
    <w:rsid w:val="0004221E"/>
    <w:rsid w:val="000422E2"/>
    <w:rsid w:val="00042F22"/>
    <w:rsid w:val="000435BC"/>
    <w:rsid w:val="000438D0"/>
    <w:rsid w:val="000444EF"/>
    <w:rsid w:val="00044968"/>
    <w:rsid w:val="00044C53"/>
    <w:rsid w:val="0004600D"/>
    <w:rsid w:val="00047D7D"/>
    <w:rsid w:val="00051553"/>
    <w:rsid w:val="00052A07"/>
    <w:rsid w:val="000534E3"/>
    <w:rsid w:val="000548B0"/>
    <w:rsid w:val="0005606A"/>
    <w:rsid w:val="00056077"/>
    <w:rsid w:val="00057117"/>
    <w:rsid w:val="0005786E"/>
    <w:rsid w:val="00060501"/>
    <w:rsid w:val="000616E7"/>
    <w:rsid w:val="00061817"/>
    <w:rsid w:val="00061E9E"/>
    <w:rsid w:val="0006487E"/>
    <w:rsid w:val="00065417"/>
    <w:rsid w:val="00065583"/>
    <w:rsid w:val="00065E1A"/>
    <w:rsid w:val="000734ED"/>
    <w:rsid w:val="00073A7A"/>
    <w:rsid w:val="00075487"/>
    <w:rsid w:val="00075A05"/>
    <w:rsid w:val="00077E5F"/>
    <w:rsid w:val="0008036A"/>
    <w:rsid w:val="00081AE6"/>
    <w:rsid w:val="00082A75"/>
    <w:rsid w:val="00082E06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322"/>
    <w:rsid w:val="00093474"/>
    <w:rsid w:val="00093D57"/>
    <w:rsid w:val="0009510F"/>
    <w:rsid w:val="000968DD"/>
    <w:rsid w:val="000A0069"/>
    <w:rsid w:val="000A147B"/>
    <w:rsid w:val="000A1B7B"/>
    <w:rsid w:val="000A1E8D"/>
    <w:rsid w:val="000A400C"/>
    <w:rsid w:val="000A53D5"/>
    <w:rsid w:val="000A56F2"/>
    <w:rsid w:val="000A577A"/>
    <w:rsid w:val="000A5821"/>
    <w:rsid w:val="000A5980"/>
    <w:rsid w:val="000A598E"/>
    <w:rsid w:val="000A68FF"/>
    <w:rsid w:val="000A747F"/>
    <w:rsid w:val="000A7BEC"/>
    <w:rsid w:val="000B03D0"/>
    <w:rsid w:val="000B0762"/>
    <w:rsid w:val="000B21CA"/>
    <w:rsid w:val="000B2719"/>
    <w:rsid w:val="000B3772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38E3"/>
    <w:rsid w:val="000C38F3"/>
    <w:rsid w:val="000C3D20"/>
    <w:rsid w:val="000C4DA4"/>
    <w:rsid w:val="000C76B2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2F82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30"/>
    <w:rsid w:val="000F301E"/>
    <w:rsid w:val="000F3BE9"/>
    <w:rsid w:val="000F3F6C"/>
    <w:rsid w:val="000F4F9E"/>
    <w:rsid w:val="000F53E5"/>
    <w:rsid w:val="000F5687"/>
    <w:rsid w:val="000F5867"/>
    <w:rsid w:val="000F6DF3"/>
    <w:rsid w:val="0010042E"/>
    <w:rsid w:val="001005FF"/>
    <w:rsid w:val="00100A0A"/>
    <w:rsid w:val="00100B00"/>
    <w:rsid w:val="00102312"/>
    <w:rsid w:val="001030FB"/>
    <w:rsid w:val="00103841"/>
    <w:rsid w:val="00104710"/>
    <w:rsid w:val="00104A02"/>
    <w:rsid w:val="00104AA5"/>
    <w:rsid w:val="00105D15"/>
    <w:rsid w:val="00105E96"/>
    <w:rsid w:val="001062FB"/>
    <w:rsid w:val="001063E6"/>
    <w:rsid w:val="001070D1"/>
    <w:rsid w:val="00110FCA"/>
    <w:rsid w:val="0011208B"/>
    <w:rsid w:val="00112594"/>
    <w:rsid w:val="00113429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3D18"/>
    <w:rsid w:val="00123D68"/>
    <w:rsid w:val="00124314"/>
    <w:rsid w:val="00125AEE"/>
    <w:rsid w:val="00126B4A"/>
    <w:rsid w:val="00127452"/>
    <w:rsid w:val="00131707"/>
    <w:rsid w:val="00131F54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345"/>
    <w:rsid w:val="00142AA5"/>
    <w:rsid w:val="001433E0"/>
    <w:rsid w:val="00143876"/>
    <w:rsid w:val="0014605A"/>
    <w:rsid w:val="001467CF"/>
    <w:rsid w:val="00146D02"/>
    <w:rsid w:val="00147AC1"/>
    <w:rsid w:val="001501D4"/>
    <w:rsid w:val="00150DEB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E2A"/>
    <w:rsid w:val="00162FE4"/>
    <w:rsid w:val="001630E5"/>
    <w:rsid w:val="00163F60"/>
    <w:rsid w:val="001657E5"/>
    <w:rsid w:val="001659C1"/>
    <w:rsid w:val="00166742"/>
    <w:rsid w:val="00166F02"/>
    <w:rsid w:val="0016757F"/>
    <w:rsid w:val="00167DE3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3A3"/>
    <w:rsid w:val="001838EB"/>
    <w:rsid w:val="0018593F"/>
    <w:rsid w:val="00185A04"/>
    <w:rsid w:val="00187069"/>
    <w:rsid w:val="00190AC1"/>
    <w:rsid w:val="0019341A"/>
    <w:rsid w:val="00194501"/>
    <w:rsid w:val="00194686"/>
    <w:rsid w:val="00194B30"/>
    <w:rsid w:val="001967CA"/>
    <w:rsid w:val="00197AFB"/>
    <w:rsid w:val="00197BD6"/>
    <w:rsid w:val="00197DF9"/>
    <w:rsid w:val="001A045C"/>
    <w:rsid w:val="001A0501"/>
    <w:rsid w:val="001A069C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634D"/>
    <w:rsid w:val="001B6E6A"/>
    <w:rsid w:val="001B7B45"/>
    <w:rsid w:val="001C13BD"/>
    <w:rsid w:val="001C17FE"/>
    <w:rsid w:val="001C1CE5"/>
    <w:rsid w:val="001C2CE1"/>
    <w:rsid w:val="001C30DE"/>
    <w:rsid w:val="001C3D2A"/>
    <w:rsid w:val="001C62FC"/>
    <w:rsid w:val="001C7A37"/>
    <w:rsid w:val="001D05CD"/>
    <w:rsid w:val="001D092D"/>
    <w:rsid w:val="001D0B8E"/>
    <w:rsid w:val="001D1232"/>
    <w:rsid w:val="001D1802"/>
    <w:rsid w:val="001D2628"/>
    <w:rsid w:val="001D2A95"/>
    <w:rsid w:val="001D2D6E"/>
    <w:rsid w:val="001D37C4"/>
    <w:rsid w:val="001D3809"/>
    <w:rsid w:val="001D3F53"/>
    <w:rsid w:val="001D4779"/>
    <w:rsid w:val="001D48BC"/>
    <w:rsid w:val="001D4F78"/>
    <w:rsid w:val="001D5016"/>
    <w:rsid w:val="001D51BA"/>
    <w:rsid w:val="001D55DB"/>
    <w:rsid w:val="001D5C9C"/>
    <w:rsid w:val="001D5DA4"/>
    <w:rsid w:val="001D6342"/>
    <w:rsid w:val="001D6D53"/>
    <w:rsid w:val="001D7B56"/>
    <w:rsid w:val="001E136F"/>
    <w:rsid w:val="001E2872"/>
    <w:rsid w:val="001E2F49"/>
    <w:rsid w:val="001E4084"/>
    <w:rsid w:val="001E40EB"/>
    <w:rsid w:val="001E4476"/>
    <w:rsid w:val="001E51C5"/>
    <w:rsid w:val="001E58E2"/>
    <w:rsid w:val="001E5CD4"/>
    <w:rsid w:val="001E5F81"/>
    <w:rsid w:val="001E6C55"/>
    <w:rsid w:val="001E6C95"/>
    <w:rsid w:val="001E7AED"/>
    <w:rsid w:val="001E7CF0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1F7DB4"/>
    <w:rsid w:val="0020003A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8BA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4EBD"/>
    <w:rsid w:val="002252C3"/>
    <w:rsid w:val="002253AB"/>
    <w:rsid w:val="0022544E"/>
    <w:rsid w:val="00225C54"/>
    <w:rsid w:val="00226A7C"/>
    <w:rsid w:val="00230765"/>
    <w:rsid w:val="00230F8D"/>
    <w:rsid w:val="002319E4"/>
    <w:rsid w:val="002326C1"/>
    <w:rsid w:val="00232D85"/>
    <w:rsid w:val="0023397C"/>
    <w:rsid w:val="00235632"/>
    <w:rsid w:val="00235872"/>
    <w:rsid w:val="002377EC"/>
    <w:rsid w:val="002378F5"/>
    <w:rsid w:val="00240310"/>
    <w:rsid w:val="002403E8"/>
    <w:rsid w:val="00241559"/>
    <w:rsid w:val="0024166D"/>
    <w:rsid w:val="00241DC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5B9D"/>
    <w:rsid w:val="00256492"/>
    <w:rsid w:val="00257543"/>
    <w:rsid w:val="0025797A"/>
    <w:rsid w:val="00261062"/>
    <w:rsid w:val="002617E7"/>
    <w:rsid w:val="0026254C"/>
    <w:rsid w:val="00263CA0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4CF9"/>
    <w:rsid w:val="00275DFB"/>
    <w:rsid w:val="00275F1A"/>
    <w:rsid w:val="00276D1B"/>
    <w:rsid w:val="002776FE"/>
    <w:rsid w:val="002805F5"/>
    <w:rsid w:val="00280751"/>
    <w:rsid w:val="002807A1"/>
    <w:rsid w:val="0028280A"/>
    <w:rsid w:val="00282CCE"/>
    <w:rsid w:val="00283E47"/>
    <w:rsid w:val="0028445C"/>
    <w:rsid w:val="0028463A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DB4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AA6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55F1"/>
    <w:rsid w:val="002B6101"/>
    <w:rsid w:val="002B6E2B"/>
    <w:rsid w:val="002B750B"/>
    <w:rsid w:val="002B7B20"/>
    <w:rsid w:val="002C0C97"/>
    <w:rsid w:val="002C1321"/>
    <w:rsid w:val="002C280C"/>
    <w:rsid w:val="002C2C5B"/>
    <w:rsid w:val="002C41E6"/>
    <w:rsid w:val="002C6088"/>
    <w:rsid w:val="002C65B2"/>
    <w:rsid w:val="002C6773"/>
    <w:rsid w:val="002C71CD"/>
    <w:rsid w:val="002C7C99"/>
    <w:rsid w:val="002D02C7"/>
    <w:rsid w:val="002D071A"/>
    <w:rsid w:val="002D0776"/>
    <w:rsid w:val="002D0A6F"/>
    <w:rsid w:val="002D0C4B"/>
    <w:rsid w:val="002D0C7B"/>
    <w:rsid w:val="002D34B2"/>
    <w:rsid w:val="002D559A"/>
    <w:rsid w:val="002D71DE"/>
    <w:rsid w:val="002D7637"/>
    <w:rsid w:val="002E01DA"/>
    <w:rsid w:val="002E08A7"/>
    <w:rsid w:val="002E11A6"/>
    <w:rsid w:val="002E17F2"/>
    <w:rsid w:val="002E1F3B"/>
    <w:rsid w:val="002E2679"/>
    <w:rsid w:val="002E3631"/>
    <w:rsid w:val="002E3735"/>
    <w:rsid w:val="002E3EA2"/>
    <w:rsid w:val="002E4139"/>
    <w:rsid w:val="002E5C7A"/>
    <w:rsid w:val="002E7CAE"/>
    <w:rsid w:val="002F2533"/>
    <w:rsid w:val="002F2674"/>
    <w:rsid w:val="002F2771"/>
    <w:rsid w:val="002F36E2"/>
    <w:rsid w:val="002F37A9"/>
    <w:rsid w:val="002F44AC"/>
    <w:rsid w:val="002F4866"/>
    <w:rsid w:val="002F5789"/>
    <w:rsid w:val="002F6C2F"/>
    <w:rsid w:val="003006D0"/>
    <w:rsid w:val="00301144"/>
    <w:rsid w:val="00301612"/>
    <w:rsid w:val="00301CE6"/>
    <w:rsid w:val="0030256B"/>
    <w:rsid w:val="00304B98"/>
    <w:rsid w:val="00304D63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154"/>
    <w:rsid w:val="00311702"/>
    <w:rsid w:val="00311804"/>
    <w:rsid w:val="00311E82"/>
    <w:rsid w:val="00311EC9"/>
    <w:rsid w:val="00312C72"/>
    <w:rsid w:val="00313FD6"/>
    <w:rsid w:val="00314251"/>
    <w:rsid w:val="003143BD"/>
    <w:rsid w:val="00314C6F"/>
    <w:rsid w:val="0031765D"/>
    <w:rsid w:val="003179C0"/>
    <w:rsid w:val="00317A53"/>
    <w:rsid w:val="00317AC1"/>
    <w:rsid w:val="003203ED"/>
    <w:rsid w:val="00321E95"/>
    <w:rsid w:val="00322C9F"/>
    <w:rsid w:val="003232D7"/>
    <w:rsid w:val="00324D23"/>
    <w:rsid w:val="00325074"/>
    <w:rsid w:val="00326DD3"/>
    <w:rsid w:val="00327EC3"/>
    <w:rsid w:val="003304CA"/>
    <w:rsid w:val="00331751"/>
    <w:rsid w:val="00332752"/>
    <w:rsid w:val="00333764"/>
    <w:rsid w:val="00334579"/>
    <w:rsid w:val="00334850"/>
    <w:rsid w:val="00335858"/>
    <w:rsid w:val="00336BDA"/>
    <w:rsid w:val="00337A33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147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28A"/>
    <w:rsid w:val="00361724"/>
    <w:rsid w:val="0036303D"/>
    <w:rsid w:val="0036439C"/>
    <w:rsid w:val="00366795"/>
    <w:rsid w:val="00366AD5"/>
    <w:rsid w:val="0037097F"/>
    <w:rsid w:val="00370E47"/>
    <w:rsid w:val="00371118"/>
    <w:rsid w:val="00371550"/>
    <w:rsid w:val="003715AE"/>
    <w:rsid w:val="00371751"/>
    <w:rsid w:val="0037317D"/>
    <w:rsid w:val="003742AC"/>
    <w:rsid w:val="00377CE1"/>
    <w:rsid w:val="003814F6"/>
    <w:rsid w:val="00384A79"/>
    <w:rsid w:val="00385A75"/>
    <w:rsid w:val="00385A92"/>
    <w:rsid w:val="00385BF0"/>
    <w:rsid w:val="0038733C"/>
    <w:rsid w:val="003900D3"/>
    <w:rsid w:val="003908B9"/>
    <w:rsid w:val="003910E9"/>
    <w:rsid w:val="003912C5"/>
    <w:rsid w:val="00392DB9"/>
    <w:rsid w:val="003939FF"/>
    <w:rsid w:val="00394496"/>
    <w:rsid w:val="003944CB"/>
    <w:rsid w:val="00395CB6"/>
    <w:rsid w:val="003965B0"/>
    <w:rsid w:val="003A0D9B"/>
    <w:rsid w:val="003A122F"/>
    <w:rsid w:val="003A1BE8"/>
    <w:rsid w:val="003A2223"/>
    <w:rsid w:val="003A26EB"/>
    <w:rsid w:val="003A2A0F"/>
    <w:rsid w:val="003A38BD"/>
    <w:rsid w:val="003A45A1"/>
    <w:rsid w:val="003A5475"/>
    <w:rsid w:val="003A5B0A"/>
    <w:rsid w:val="003A67B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3C7"/>
    <w:rsid w:val="003B460B"/>
    <w:rsid w:val="003B50E0"/>
    <w:rsid w:val="003B643A"/>
    <w:rsid w:val="003B7456"/>
    <w:rsid w:val="003B7FE5"/>
    <w:rsid w:val="003C11C8"/>
    <w:rsid w:val="003C2702"/>
    <w:rsid w:val="003C2AFD"/>
    <w:rsid w:val="003C36A9"/>
    <w:rsid w:val="003C45C7"/>
    <w:rsid w:val="003C4B39"/>
    <w:rsid w:val="003C5ACA"/>
    <w:rsid w:val="003C5F6C"/>
    <w:rsid w:val="003C7806"/>
    <w:rsid w:val="003D06EF"/>
    <w:rsid w:val="003D109F"/>
    <w:rsid w:val="003D2478"/>
    <w:rsid w:val="003D3014"/>
    <w:rsid w:val="003D3C45"/>
    <w:rsid w:val="003D418E"/>
    <w:rsid w:val="003D5B1F"/>
    <w:rsid w:val="003D5B24"/>
    <w:rsid w:val="003D684E"/>
    <w:rsid w:val="003D72A8"/>
    <w:rsid w:val="003E15FA"/>
    <w:rsid w:val="003E3303"/>
    <w:rsid w:val="003E5152"/>
    <w:rsid w:val="003E55E4"/>
    <w:rsid w:val="003E5EB9"/>
    <w:rsid w:val="003E736C"/>
    <w:rsid w:val="003E74E3"/>
    <w:rsid w:val="003F05C7"/>
    <w:rsid w:val="003F1826"/>
    <w:rsid w:val="003F1EDD"/>
    <w:rsid w:val="003F2CD4"/>
    <w:rsid w:val="003F2F25"/>
    <w:rsid w:val="003F2F6E"/>
    <w:rsid w:val="003F5180"/>
    <w:rsid w:val="003F5588"/>
    <w:rsid w:val="003F5995"/>
    <w:rsid w:val="003F6357"/>
    <w:rsid w:val="003F6BBE"/>
    <w:rsid w:val="003F772D"/>
    <w:rsid w:val="003F77BD"/>
    <w:rsid w:val="003F7A4F"/>
    <w:rsid w:val="003F7B94"/>
    <w:rsid w:val="004000E8"/>
    <w:rsid w:val="00401F54"/>
    <w:rsid w:val="00402E25"/>
    <w:rsid w:val="00402E2B"/>
    <w:rsid w:val="00403ED7"/>
    <w:rsid w:val="00404315"/>
    <w:rsid w:val="0040512B"/>
    <w:rsid w:val="00405224"/>
    <w:rsid w:val="0040526F"/>
    <w:rsid w:val="00405CA5"/>
    <w:rsid w:val="00407624"/>
    <w:rsid w:val="004078DA"/>
    <w:rsid w:val="00407CD3"/>
    <w:rsid w:val="00410134"/>
    <w:rsid w:val="00410B72"/>
    <w:rsid w:val="00410F18"/>
    <w:rsid w:val="004115E5"/>
    <w:rsid w:val="00411FC0"/>
    <w:rsid w:val="0041263E"/>
    <w:rsid w:val="004132D7"/>
    <w:rsid w:val="00413AAC"/>
    <w:rsid w:val="00415C6B"/>
    <w:rsid w:val="004162BC"/>
    <w:rsid w:val="00416E17"/>
    <w:rsid w:val="004170A7"/>
    <w:rsid w:val="004201BF"/>
    <w:rsid w:val="00420FEA"/>
    <w:rsid w:val="00421105"/>
    <w:rsid w:val="00422A16"/>
    <w:rsid w:val="004230DF"/>
    <w:rsid w:val="004239CF"/>
    <w:rsid w:val="004242F4"/>
    <w:rsid w:val="00427248"/>
    <w:rsid w:val="00427B11"/>
    <w:rsid w:val="00430722"/>
    <w:rsid w:val="00430A97"/>
    <w:rsid w:val="00430C93"/>
    <w:rsid w:val="00430CED"/>
    <w:rsid w:val="00431368"/>
    <w:rsid w:val="00432CBB"/>
    <w:rsid w:val="0043450D"/>
    <w:rsid w:val="0043487D"/>
    <w:rsid w:val="0043494C"/>
    <w:rsid w:val="00436A59"/>
    <w:rsid w:val="00437447"/>
    <w:rsid w:val="00437693"/>
    <w:rsid w:val="00440166"/>
    <w:rsid w:val="0044037B"/>
    <w:rsid w:val="00441A04"/>
    <w:rsid w:val="00441A92"/>
    <w:rsid w:val="00442352"/>
    <w:rsid w:val="00443E0E"/>
    <w:rsid w:val="00444F56"/>
    <w:rsid w:val="00446119"/>
    <w:rsid w:val="00446488"/>
    <w:rsid w:val="00447C53"/>
    <w:rsid w:val="00447C65"/>
    <w:rsid w:val="00450DFA"/>
    <w:rsid w:val="004517AA"/>
    <w:rsid w:val="004518BA"/>
    <w:rsid w:val="00452CAC"/>
    <w:rsid w:val="00454409"/>
    <w:rsid w:val="00456E33"/>
    <w:rsid w:val="00457565"/>
    <w:rsid w:val="00457B71"/>
    <w:rsid w:val="00457C09"/>
    <w:rsid w:val="004608F2"/>
    <w:rsid w:val="0046116B"/>
    <w:rsid w:val="0046259C"/>
    <w:rsid w:val="00464A08"/>
    <w:rsid w:val="004657A0"/>
    <w:rsid w:val="004669E2"/>
    <w:rsid w:val="004679C1"/>
    <w:rsid w:val="004708E0"/>
    <w:rsid w:val="00470C31"/>
    <w:rsid w:val="00471B24"/>
    <w:rsid w:val="0047201B"/>
    <w:rsid w:val="004727FA"/>
    <w:rsid w:val="004734D0"/>
    <w:rsid w:val="00473510"/>
    <w:rsid w:val="0047374F"/>
    <w:rsid w:val="004740C9"/>
    <w:rsid w:val="004741F8"/>
    <w:rsid w:val="0047435A"/>
    <w:rsid w:val="0047556B"/>
    <w:rsid w:val="0047693F"/>
    <w:rsid w:val="00477768"/>
    <w:rsid w:val="004822CE"/>
    <w:rsid w:val="00482831"/>
    <w:rsid w:val="00483A8C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0B"/>
    <w:rsid w:val="004A2B94"/>
    <w:rsid w:val="004A3AB9"/>
    <w:rsid w:val="004A655D"/>
    <w:rsid w:val="004A6868"/>
    <w:rsid w:val="004B787B"/>
    <w:rsid w:val="004B7C0C"/>
    <w:rsid w:val="004C01C8"/>
    <w:rsid w:val="004C02DF"/>
    <w:rsid w:val="004C1338"/>
    <w:rsid w:val="004C1419"/>
    <w:rsid w:val="004C1EBD"/>
    <w:rsid w:val="004C2DB9"/>
    <w:rsid w:val="004C3108"/>
    <w:rsid w:val="004C3898"/>
    <w:rsid w:val="004C4042"/>
    <w:rsid w:val="004C5621"/>
    <w:rsid w:val="004C5D43"/>
    <w:rsid w:val="004D0886"/>
    <w:rsid w:val="004D14D1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5FD9"/>
    <w:rsid w:val="004E6F87"/>
    <w:rsid w:val="004E7052"/>
    <w:rsid w:val="004E76F4"/>
    <w:rsid w:val="004E7AFB"/>
    <w:rsid w:val="004E7FF2"/>
    <w:rsid w:val="004F0254"/>
    <w:rsid w:val="004F0B4E"/>
    <w:rsid w:val="004F0B6C"/>
    <w:rsid w:val="004F2078"/>
    <w:rsid w:val="004F26BF"/>
    <w:rsid w:val="004F2B8B"/>
    <w:rsid w:val="004F3080"/>
    <w:rsid w:val="004F4C3A"/>
    <w:rsid w:val="004F4DA3"/>
    <w:rsid w:val="004F7908"/>
    <w:rsid w:val="00500023"/>
    <w:rsid w:val="0050017E"/>
    <w:rsid w:val="0050020C"/>
    <w:rsid w:val="00502A0C"/>
    <w:rsid w:val="00503F09"/>
    <w:rsid w:val="0050467C"/>
    <w:rsid w:val="00504C28"/>
    <w:rsid w:val="00506557"/>
    <w:rsid w:val="0050677A"/>
    <w:rsid w:val="00506E4A"/>
    <w:rsid w:val="00507A57"/>
    <w:rsid w:val="005104B9"/>
    <w:rsid w:val="005108D8"/>
    <w:rsid w:val="005116F9"/>
    <w:rsid w:val="00512163"/>
    <w:rsid w:val="00513005"/>
    <w:rsid w:val="005138AF"/>
    <w:rsid w:val="005143B6"/>
    <w:rsid w:val="005146E1"/>
    <w:rsid w:val="00514A3B"/>
    <w:rsid w:val="005153A7"/>
    <w:rsid w:val="00515E38"/>
    <w:rsid w:val="0052099E"/>
    <w:rsid w:val="005219CF"/>
    <w:rsid w:val="00521A8E"/>
    <w:rsid w:val="00522062"/>
    <w:rsid w:val="005222E4"/>
    <w:rsid w:val="005235CD"/>
    <w:rsid w:val="005244FF"/>
    <w:rsid w:val="00524813"/>
    <w:rsid w:val="00524877"/>
    <w:rsid w:val="00524AD6"/>
    <w:rsid w:val="00524B5B"/>
    <w:rsid w:val="00525935"/>
    <w:rsid w:val="0052660D"/>
    <w:rsid w:val="005336BB"/>
    <w:rsid w:val="00533DBC"/>
    <w:rsid w:val="00533EA8"/>
    <w:rsid w:val="00534B59"/>
    <w:rsid w:val="0053627A"/>
    <w:rsid w:val="00536759"/>
    <w:rsid w:val="00537993"/>
    <w:rsid w:val="00537C62"/>
    <w:rsid w:val="00541D72"/>
    <w:rsid w:val="00543E2A"/>
    <w:rsid w:val="00544C4F"/>
    <w:rsid w:val="00544E2D"/>
    <w:rsid w:val="005455E8"/>
    <w:rsid w:val="00546970"/>
    <w:rsid w:val="00546DD9"/>
    <w:rsid w:val="005515A6"/>
    <w:rsid w:val="00551985"/>
    <w:rsid w:val="00552295"/>
    <w:rsid w:val="005522AF"/>
    <w:rsid w:val="00552C30"/>
    <w:rsid w:val="00553B15"/>
    <w:rsid w:val="00554E19"/>
    <w:rsid w:val="00556337"/>
    <w:rsid w:val="005567D1"/>
    <w:rsid w:val="0056121F"/>
    <w:rsid w:val="0056308D"/>
    <w:rsid w:val="00563BF7"/>
    <w:rsid w:val="0056447F"/>
    <w:rsid w:val="00564D1F"/>
    <w:rsid w:val="00564FE5"/>
    <w:rsid w:val="00565E48"/>
    <w:rsid w:val="00566C37"/>
    <w:rsid w:val="00571B00"/>
    <w:rsid w:val="005721F3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24F7"/>
    <w:rsid w:val="005935A4"/>
    <w:rsid w:val="0059399C"/>
    <w:rsid w:val="005948C2"/>
    <w:rsid w:val="005948C8"/>
    <w:rsid w:val="00594911"/>
    <w:rsid w:val="00594BAB"/>
    <w:rsid w:val="005951F0"/>
    <w:rsid w:val="00595DCA"/>
    <w:rsid w:val="00596897"/>
    <w:rsid w:val="00597455"/>
    <w:rsid w:val="0059779B"/>
    <w:rsid w:val="005A1693"/>
    <w:rsid w:val="005A1B38"/>
    <w:rsid w:val="005A1C1C"/>
    <w:rsid w:val="005A209A"/>
    <w:rsid w:val="005A2E68"/>
    <w:rsid w:val="005A58E9"/>
    <w:rsid w:val="005A662D"/>
    <w:rsid w:val="005A6953"/>
    <w:rsid w:val="005B0FD3"/>
    <w:rsid w:val="005B1603"/>
    <w:rsid w:val="005B35D7"/>
    <w:rsid w:val="005B392A"/>
    <w:rsid w:val="005B39C6"/>
    <w:rsid w:val="005B3AA3"/>
    <w:rsid w:val="005B436F"/>
    <w:rsid w:val="005B574F"/>
    <w:rsid w:val="005B591A"/>
    <w:rsid w:val="005B64FE"/>
    <w:rsid w:val="005B669F"/>
    <w:rsid w:val="005B6C73"/>
    <w:rsid w:val="005B6E26"/>
    <w:rsid w:val="005B6F83"/>
    <w:rsid w:val="005B7117"/>
    <w:rsid w:val="005C087A"/>
    <w:rsid w:val="005C3462"/>
    <w:rsid w:val="005C3B9A"/>
    <w:rsid w:val="005C48AA"/>
    <w:rsid w:val="005C4BE5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591D"/>
    <w:rsid w:val="005D7501"/>
    <w:rsid w:val="005D77AF"/>
    <w:rsid w:val="005E03C7"/>
    <w:rsid w:val="005E0695"/>
    <w:rsid w:val="005E1D86"/>
    <w:rsid w:val="005E2399"/>
    <w:rsid w:val="005E378A"/>
    <w:rsid w:val="005E385F"/>
    <w:rsid w:val="005E448E"/>
    <w:rsid w:val="005E5B81"/>
    <w:rsid w:val="005E6079"/>
    <w:rsid w:val="005E6277"/>
    <w:rsid w:val="005E69C8"/>
    <w:rsid w:val="005E6A88"/>
    <w:rsid w:val="005E6D2A"/>
    <w:rsid w:val="005E7774"/>
    <w:rsid w:val="005E7A2B"/>
    <w:rsid w:val="005F0F52"/>
    <w:rsid w:val="005F255E"/>
    <w:rsid w:val="005F2CB1"/>
    <w:rsid w:val="005F3025"/>
    <w:rsid w:val="005F3DA8"/>
    <w:rsid w:val="005F4017"/>
    <w:rsid w:val="005F4119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6D1"/>
    <w:rsid w:val="00607F57"/>
    <w:rsid w:val="00611327"/>
    <w:rsid w:val="0061141A"/>
    <w:rsid w:val="00611753"/>
    <w:rsid w:val="00611B83"/>
    <w:rsid w:val="00611BC8"/>
    <w:rsid w:val="0061226C"/>
    <w:rsid w:val="00613257"/>
    <w:rsid w:val="0061365E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31F5"/>
    <w:rsid w:val="00633CAF"/>
    <w:rsid w:val="00633E82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172E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8C2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3D"/>
    <w:rsid w:val="006613A6"/>
    <w:rsid w:val="006627A2"/>
    <w:rsid w:val="006634E6"/>
    <w:rsid w:val="0066453B"/>
    <w:rsid w:val="006655EE"/>
    <w:rsid w:val="00665EE9"/>
    <w:rsid w:val="00667EE7"/>
    <w:rsid w:val="0067041E"/>
    <w:rsid w:val="00670922"/>
    <w:rsid w:val="00670BE1"/>
    <w:rsid w:val="0067122D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1EA"/>
    <w:rsid w:val="00696949"/>
    <w:rsid w:val="00696CAF"/>
    <w:rsid w:val="00696F29"/>
    <w:rsid w:val="00697052"/>
    <w:rsid w:val="006A1192"/>
    <w:rsid w:val="006A173C"/>
    <w:rsid w:val="006A1A9E"/>
    <w:rsid w:val="006A1F4C"/>
    <w:rsid w:val="006A2041"/>
    <w:rsid w:val="006A46FB"/>
    <w:rsid w:val="006A4E7B"/>
    <w:rsid w:val="006A531B"/>
    <w:rsid w:val="006A54FD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3223"/>
    <w:rsid w:val="006B5091"/>
    <w:rsid w:val="006B50CF"/>
    <w:rsid w:val="006B61B1"/>
    <w:rsid w:val="006B70F5"/>
    <w:rsid w:val="006C0314"/>
    <w:rsid w:val="006C03B8"/>
    <w:rsid w:val="006C0572"/>
    <w:rsid w:val="006C136D"/>
    <w:rsid w:val="006C1D31"/>
    <w:rsid w:val="006C3EA4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0EC5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824"/>
    <w:rsid w:val="006F0DC3"/>
    <w:rsid w:val="006F1364"/>
    <w:rsid w:val="006F1B70"/>
    <w:rsid w:val="006F2EF4"/>
    <w:rsid w:val="006F330C"/>
    <w:rsid w:val="006F341D"/>
    <w:rsid w:val="006F3CDE"/>
    <w:rsid w:val="006F58D4"/>
    <w:rsid w:val="006F79F0"/>
    <w:rsid w:val="006F7D70"/>
    <w:rsid w:val="007002C4"/>
    <w:rsid w:val="00700909"/>
    <w:rsid w:val="00700965"/>
    <w:rsid w:val="00700B31"/>
    <w:rsid w:val="00700EF5"/>
    <w:rsid w:val="00701692"/>
    <w:rsid w:val="00702ECC"/>
    <w:rsid w:val="0070346E"/>
    <w:rsid w:val="0070372B"/>
    <w:rsid w:val="00703B98"/>
    <w:rsid w:val="00704071"/>
    <w:rsid w:val="00704EDB"/>
    <w:rsid w:val="00706101"/>
    <w:rsid w:val="00707072"/>
    <w:rsid w:val="007071C1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17B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BB4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37D3D"/>
    <w:rsid w:val="00740B20"/>
    <w:rsid w:val="00740E58"/>
    <w:rsid w:val="0074181C"/>
    <w:rsid w:val="00742333"/>
    <w:rsid w:val="007429D4"/>
    <w:rsid w:val="007430A1"/>
    <w:rsid w:val="00743B6A"/>
    <w:rsid w:val="007440AA"/>
    <w:rsid w:val="007441EE"/>
    <w:rsid w:val="007445A0"/>
    <w:rsid w:val="0074524B"/>
    <w:rsid w:val="00745BA2"/>
    <w:rsid w:val="0074730D"/>
    <w:rsid w:val="00747D8B"/>
    <w:rsid w:val="0075059E"/>
    <w:rsid w:val="00750CE2"/>
    <w:rsid w:val="00751228"/>
    <w:rsid w:val="00753B1D"/>
    <w:rsid w:val="00754C22"/>
    <w:rsid w:val="007558C1"/>
    <w:rsid w:val="0075701A"/>
    <w:rsid w:val="007571E1"/>
    <w:rsid w:val="00757BDE"/>
    <w:rsid w:val="00760487"/>
    <w:rsid w:val="007604B2"/>
    <w:rsid w:val="00765281"/>
    <w:rsid w:val="007654D0"/>
    <w:rsid w:val="00765885"/>
    <w:rsid w:val="00766B9A"/>
    <w:rsid w:val="00766BAD"/>
    <w:rsid w:val="00770303"/>
    <w:rsid w:val="00770622"/>
    <w:rsid w:val="007706AD"/>
    <w:rsid w:val="00770D23"/>
    <w:rsid w:val="00770DB6"/>
    <w:rsid w:val="00771353"/>
    <w:rsid w:val="00772E38"/>
    <w:rsid w:val="007730BD"/>
    <w:rsid w:val="007738D0"/>
    <w:rsid w:val="007743B3"/>
    <w:rsid w:val="007744AD"/>
    <w:rsid w:val="007755F2"/>
    <w:rsid w:val="00776074"/>
    <w:rsid w:val="00776666"/>
    <w:rsid w:val="00776971"/>
    <w:rsid w:val="00777048"/>
    <w:rsid w:val="00781690"/>
    <w:rsid w:val="0078177E"/>
    <w:rsid w:val="00781931"/>
    <w:rsid w:val="00781D0B"/>
    <w:rsid w:val="00782977"/>
    <w:rsid w:val="0078304C"/>
    <w:rsid w:val="00783673"/>
    <w:rsid w:val="00784D9B"/>
    <w:rsid w:val="00785490"/>
    <w:rsid w:val="007870C4"/>
    <w:rsid w:val="00791552"/>
    <w:rsid w:val="0079204F"/>
    <w:rsid w:val="007925EA"/>
    <w:rsid w:val="00793CD8"/>
    <w:rsid w:val="007941E9"/>
    <w:rsid w:val="0079421B"/>
    <w:rsid w:val="00794A3A"/>
    <w:rsid w:val="00794BD1"/>
    <w:rsid w:val="00795C92"/>
    <w:rsid w:val="00796231"/>
    <w:rsid w:val="007977AB"/>
    <w:rsid w:val="007A1394"/>
    <w:rsid w:val="007A1CB3"/>
    <w:rsid w:val="007A239D"/>
    <w:rsid w:val="007A25CD"/>
    <w:rsid w:val="007A2904"/>
    <w:rsid w:val="007A306F"/>
    <w:rsid w:val="007A31D8"/>
    <w:rsid w:val="007A3233"/>
    <w:rsid w:val="007A43A6"/>
    <w:rsid w:val="007A4A2C"/>
    <w:rsid w:val="007A4C65"/>
    <w:rsid w:val="007A58A6"/>
    <w:rsid w:val="007A5EEA"/>
    <w:rsid w:val="007A639C"/>
    <w:rsid w:val="007A6D45"/>
    <w:rsid w:val="007B14FC"/>
    <w:rsid w:val="007B1AA8"/>
    <w:rsid w:val="007B2250"/>
    <w:rsid w:val="007B2A86"/>
    <w:rsid w:val="007B3D2D"/>
    <w:rsid w:val="007B50AE"/>
    <w:rsid w:val="007B51DF"/>
    <w:rsid w:val="007B5758"/>
    <w:rsid w:val="007B5A48"/>
    <w:rsid w:val="007B6564"/>
    <w:rsid w:val="007B73FE"/>
    <w:rsid w:val="007B74EF"/>
    <w:rsid w:val="007B79A8"/>
    <w:rsid w:val="007C01E4"/>
    <w:rsid w:val="007C03A8"/>
    <w:rsid w:val="007C05DD"/>
    <w:rsid w:val="007C090F"/>
    <w:rsid w:val="007C0B0B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1FFF"/>
    <w:rsid w:val="007D5901"/>
    <w:rsid w:val="007D7526"/>
    <w:rsid w:val="007D7C70"/>
    <w:rsid w:val="007D7CFD"/>
    <w:rsid w:val="007E028E"/>
    <w:rsid w:val="007E04A4"/>
    <w:rsid w:val="007E0764"/>
    <w:rsid w:val="007E2BBD"/>
    <w:rsid w:val="007E38A3"/>
    <w:rsid w:val="007E3A45"/>
    <w:rsid w:val="007E3D22"/>
    <w:rsid w:val="007E4610"/>
    <w:rsid w:val="007E4715"/>
    <w:rsid w:val="007E4874"/>
    <w:rsid w:val="007E505B"/>
    <w:rsid w:val="007E573F"/>
    <w:rsid w:val="007E5B3B"/>
    <w:rsid w:val="007E7091"/>
    <w:rsid w:val="007E717E"/>
    <w:rsid w:val="007E7A82"/>
    <w:rsid w:val="007F376F"/>
    <w:rsid w:val="007F3B3E"/>
    <w:rsid w:val="007F4CDC"/>
    <w:rsid w:val="007F4F62"/>
    <w:rsid w:val="007F5A61"/>
    <w:rsid w:val="008005B1"/>
    <w:rsid w:val="008020F8"/>
    <w:rsid w:val="00803FAE"/>
    <w:rsid w:val="0080605F"/>
    <w:rsid w:val="0080628D"/>
    <w:rsid w:val="00807786"/>
    <w:rsid w:val="00810C04"/>
    <w:rsid w:val="00810C2F"/>
    <w:rsid w:val="00811FCB"/>
    <w:rsid w:val="008120A8"/>
    <w:rsid w:val="008130BF"/>
    <w:rsid w:val="008158D6"/>
    <w:rsid w:val="008160A3"/>
    <w:rsid w:val="0081672D"/>
    <w:rsid w:val="00816F27"/>
    <w:rsid w:val="00817196"/>
    <w:rsid w:val="00817C14"/>
    <w:rsid w:val="008202F9"/>
    <w:rsid w:val="00820E38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09D"/>
    <w:rsid w:val="00827140"/>
    <w:rsid w:val="00827567"/>
    <w:rsid w:val="00827D6F"/>
    <w:rsid w:val="00827E7A"/>
    <w:rsid w:val="008317AC"/>
    <w:rsid w:val="008337F6"/>
    <w:rsid w:val="00834BC9"/>
    <w:rsid w:val="00836426"/>
    <w:rsid w:val="00836E13"/>
    <w:rsid w:val="008376AC"/>
    <w:rsid w:val="008408E9"/>
    <w:rsid w:val="00840AC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87D"/>
    <w:rsid w:val="00856911"/>
    <w:rsid w:val="00856CF4"/>
    <w:rsid w:val="00865421"/>
    <w:rsid w:val="00865A94"/>
    <w:rsid w:val="008677FD"/>
    <w:rsid w:val="00867928"/>
    <w:rsid w:val="00867EF2"/>
    <w:rsid w:val="00870097"/>
    <w:rsid w:val="008706D4"/>
    <w:rsid w:val="00870F8A"/>
    <w:rsid w:val="008719A4"/>
    <w:rsid w:val="00871D03"/>
    <w:rsid w:val="00871D23"/>
    <w:rsid w:val="0087241A"/>
    <w:rsid w:val="00873B63"/>
    <w:rsid w:val="00874312"/>
    <w:rsid w:val="0087437C"/>
    <w:rsid w:val="00875C95"/>
    <w:rsid w:val="00875CD7"/>
    <w:rsid w:val="00876B4D"/>
    <w:rsid w:val="00877F18"/>
    <w:rsid w:val="008852FD"/>
    <w:rsid w:val="00885F17"/>
    <w:rsid w:val="0088638D"/>
    <w:rsid w:val="00887B9C"/>
    <w:rsid w:val="0089050E"/>
    <w:rsid w:val="00890CA2"/>
    <w:rsid w:val="008915EB"/>
    <w:rsid w:val="00892604"/>
    <w:rsid w:val="0089391E"/>
    <w:rsid w:val="00894048"/>
    <w:rsid w:val="00894A88"/>
    <w:rsid w:val="00895009"/>
    <w:rsid w:val="00895386"/>
    <w:rsid w:val="008963EA"/>
    <w:rsid w:val="008963EF"/>
    <w:rsid w:val="008976C5"/>
    <w:rsid w:val="008A0CFE"/>
    <w:rsid w:val="008A143E"/>
    <w:rsid w:val="008A198A"/>
    <w:rsid w:val="008A21FF"/>
    <w:rsid w:val="008A2342"/>
    <w:rsid w:val="008A2CE2"/>
    <w:rsid w:val="008A30AC"/>
    <w:rsid w:val="008A3AFC"/>
    <w:rsid w:val="008A44B8"/>
    <w:rsid w:val="008A44CC"/>
    <w:rsid w:val="008A4581"/>
    <w:rsid w:val="008A51A8"/>
    <w:rsid w:val="008A54C7"/>
    <w:rsid w:val="008A54DB"/>
    <w:rsid w:val="008A54F8"/>
    <w:rsid w:val="008A598B"/>
    <w:rsid w:val="008A6301"/>
    <w:rsid w:val="008A77D8"/>
    <w:rsid w:val="008A79F4"/>
    <w:rsid w:val="008A7A63"/>
    <w:rsid w:val="008B0483"/>
    <w:rsid w:val="008B1046"/>
    <w:rsid w:val="008B120C"/>
    <w:rsid w:val="008B19F0"/>
    <w:rsid w:val="008B47BB"/>
    <w:rsid w:val="008B4A74"/>
    <w:rsid w:val="008B51A0"/>
    <w:rsid w:val="008B592A"/>
    <w:rsid w:val="008B5B3C"/>
    <w:rsid w:val="008B62C2"/>
    <w:rsid w:val="008B6C2D"/>
    <w:rsid w:val="008B6FF5"/>
    <w:rsid w:val="008B7B5C"/>
    <w:rsid w:val="008C0C99"/>
    <w:rsid w:val="008C0E4C"/>
    <w:rsid w:val="008C146F"/>
    <w:rsid w:val="008C1579"/>
    <w:rsid w:val="008C18C7"/>
    <w:rsid w:val="008C2017"/>
    <w:rsid w:val="008C3DAA"/>
    <w:rsid w:val="008C4958"/>
    <w:rsid w:val="008C4BAA"/>
    <w:rsid w:val="008C4DCD"/>
    <w:rsid w:val="008C596B"/>
    <w:rsid w:val="008C6032"/>
    <w:rsid w:val="008C6AE8"/>
    <w:rsid w:val="008C6FAB"/>
    <w:rsid w:val="008C7573"/>
    <w:rsid w:val="008D12A8"/>
    <w:rsid w:val="008D1656"/>
    <w:rsid w:val="008D34F1"/>
    <w:rsid w:val="008D3565"/>
    <w:rsid w:val="008D3592"/>
    <w:rsid w:val="008D39D8"/>
    <w:rsid w:val="008D476E"/>
    <w:rsid w:val="008D552B"/>
    <w:rsid w:val="008D5D15"/>
    <w:rsid w:val="008D6D1A"/>
    <w:rsid w:val="008E060E"/>
    <w:rsid w:val="008E065E"/>
    <w:rsid w:val="008E0927"/>
    <w:rsid w:val="008E16B2"/>
    <w:rsid w:val="008E1909"/>
    <w:rsid w:val="008E2F69"/>
    <w:rsid w:val="008E440E"/>
    <w:rsid w:val="008E4734"/>
    <w:rsid w:val="008E4B84"/>
    <w:rsid w:val="008E4CF6"/>
    <w:rsid w:val="008E6F2B"/>
    <w:rsid w:val="008F0102"/>
    <w:rsid w:val="008F1EAB"/>
    <w:rsid w:val="008F1FC8"/>
    <w:rsid w:val="008F33DC"/>
    <w:rsid w:val="008F477F"/>
    <w:rsid w:val="008F4940"/>
    <w:rsid w:val="008F4DA9"/>
    <w:rsid w:val="008F5CC1"/>
    <w:rsid w:val="008F6D95"/>
    <w:rsid w:val="008F74FD"/>
    <w:rsid w:val="008F792E"/>
    <w:rsid w:val="00901262"/>
    <w:rsid w:val="009016FF"/>
    <w:rsid w:val="00902350"/>
    <w:rsid w:val="00902D07"/>
    <w:rsid w:val="0090336B"/>
    <w:rsid w:val="00903C53"/>
    <w:rsid w:val="00904FD8"/>
    <w:rsid w:val="009051E2"/>
    <w:rsid w:val="009053AA"/>
    <w:rsid w:val="00906939"/>
    <w:rsid w:val="009071BF"/>
    <w:rsid w:val="00907B1D"/>
    <w:rsid w:val="00910970"/>
    <w:rsid w:val="00910B7D"/>
    <w:rsid w:val="00911B46"/>
    <w:rsid w:val="00911DFB"/>
    <w:rsid w:val="00911F29"/>
    <w:rsid w:val="0091204B"/>
    <w:rsid w:val="009139D9"/>
    <w:rsid w:val="00913B71"/>
    <w:rsid w:val="00914AD8"/>
    <w:rsid w:val="00914B0A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6134"/>
    <w:rsid w:val="0092629C"/>
    <w:rsid w:val="0092702E"/>
    <w:rsid w:val="0092730E"/>
    <w:rsid w:val="00927C57"/>
    <w:rsid w:val="00930659"/>
    <w:rsid w:val="00930BAB"/>
    <w:rsid w:val="00931BD9"/>
    <w:rsid w:val="00932689"/>
    <w:rsid w:val="00935337"/>
    <w:rsid w:val="00935981"/>
    <w:rsid w:val="00935BBE"/>
    <w:rsid w:val="009368F3"/>
    <w:rsid w:val="00936D7B"/>
    <w:rsid w:val="0093748C"/>
    <w:rsid w:val="009376CA"/>
    <w:rsid w:val="009407B1"/>
    <w:rsid w:val="00941636"/>
    <w:rsid w:val="0094285A"/>
    <w:rsid w:val="00943407"/>
    <w:rsid w:val="00943742"/>
    <w:rsid w:val="009452EE"/>
    <w:rsid w:val="00945C05"/>
    <w:rsid w:val="00945D63"/>
    <w:rsid w:val="00946475"/>
    <w:rsid w:val="00946487"/>
    <w:rsid w:val="00946945"/>
    <w:rsid w:val="009472DB"/>
    <w:rsid w:val="0094732E"/>
    <w:rsid w:val="0094766D"/>
    <w:rsid w:val="00947713"/>
    <w:rsid w:val="0095076B"/>
    <w:rsid w:val="0095091F"/>
    <w:rsid w:val="00950DE7"/>
    <w:rsid w:val="00950E93"/>
    <w:rsid w:val="00952D15"/>
    <w:rsid w:val="0095314B"/>
    <w:rsid w:val="00953920"/>
    <w:rsid w:val="00953BE0"/>
    <w:rsid w:val="00953D47"/>
    <w:rsid w:val="009561D0"/>
    <w:rsid w:val="00956377"/>
    <w:rsid w:val="0095681E"/>
    <w:rsid w:val="009572D4"/>
    <w:rsid w:val="00961285"/>
    <w:rsid w:val="00961746"/>
    <w:rsid w:val="00961819"/>
    <w:rsid w:val="00961921"/>
    <w:rsid w:val="009619CA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8E0"/>
    <w:rsid w:val="0096787C"/>
    <w:rsid w:val="009706C9"/>
    <w:rsid w:val="00971F08"/>
    <w:rsid w:val="009727AD"/>
    <w:rsid w:val="0097304C"/>
    <w:rsid w:val="0097543C"/>
    <w:rsid w:val="0097603D"/>
    <w:rsid w:val="00976090"/>
    <w:rsid w:val="00976137"/>
    <w:rsid w:val="00976949"/>
    <w:rsid w:val="0097748F"/>
    <w:rsid w:val="00980477"/>
    <w:rsid w:val="00981005"/>
    <w:rsid w:val="00981023"/>
    <w:rsid w:val="009810F3"/>
    <w:rsid w:val="00982F8A"/>
    <w:rsid w:val="0098320A"/>
    <w:rsid w:val="00983B26"/>
    <w:rsid w:val="00985253"/>
    <w:rsid w:val="009853B3"/>
    <w:rsid w:val="00985E0D"/>
    <w:rsid w:val="00990630"/>
    <w:rsid w:val="00991761"/>
    <w:rsid w:val="00991785"/>
    <w:rsid w:val="00991CD3"/>
    <w:rsid w:val="00991D93"/>
    <w:rsid w:val="00992295"/>
    <w:rsid w:val="00994DCA"/>
    <w:rsid w:val="009960EC"/>
    <w:rsid w:val="009970DD"/>
    <w:rsid w:val="009A0087"/>
    <w:rsid w:val="009A0FBA"/>
    <w:rsid w:val="009A15CA"/>
    <w:rsid w:val="009A1601"/>
    <w:rsid w:val="009A1C00"/>
    <w:rsid w:val="009A3A69"/>
    <w:rsid w:val="009A462D"/>
    <w:rsid w:val="009A5CBA"/>
    <w:rsid w:val="009A680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554"/>
    <w:rsid w:val="009C5899"/>
    <w:rsid w:val="009C5B62"/>
    <w:rsid w:val="009C5BF3"/>
    <w:rsid w:val="009C69D1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0A5"/>
    <w:rsid w:val="009E35DB"/>
    <w:rsid w:val="009E3C41"/>
    <w:rsid w:val="009E47A3"/>
    <w:rsid w:val="009E4E7D"/>
    <w:rsid w:val="009E70A7"/>
    <w:rsid w:val="009E7D1B"/>
    <w:rsid w:val="009F08F3"/>
    <w:rsid w:val="009F0C2E"/>
    <w:rsid w:val="009F1E9E"/>
    <w:rsid w:val="009F2E53"/>
    <w:rsid w:val="009F30D1"/>
    <w:rsid w:val="009F344F"/>
    <w:rsid w:val="009F50E6"/>
    <w:rsid w:val="009F7FE2"/>
    <w:rsid w:val="00A000D9"/>
    <w:rsid w:val="00A01152"/>
    <w:rsid w:val="00A015BC"/>
    <w:rsid w:val="00A040E6"/>
    <w:rsid w:val="00A048A8"/>
    <w:rsid w:val="00A04F49"/>
    <w:rsid w:val="00A05D01"/>
    <w:rsid w:val="00A06A38"/>
    <w:rsid w:val="00A07561"/>
    <w:rsid w:val="00A07C54"/>
    <w:rsid w:val="00A1117D"/>
    <w:rsid w:val="00A1143E"/>
    <w:rsid w:val="00A11EC3"/>
    <w:rsid w:val="00A1272E"/>
    <w:rsid w:val="00A13E54"/>
    <w:rsid w:val="00A1507B"/>
    <w:rsid w:val="00A151A0"/>
    <w:rsid w:val="00A15566"/>
    <w:rsid w:val="00A1606F"/>
    <w:rsid w:val="00A17E11"/>
    <w:rsid w:val="00A17F21"/>
    <w:rsid w:val="00A17F63"/>
    <w:rsid w:val="00A2052C"/>
    <w:rsid w:val="00A2193B"/>
    <w:rsid w:val="00A21CEB"/>
    <w:rsid w:val="00A22F49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19A7"/>
    <w:rsid w:val="00A3448A"/>
    <w:rsid w:val="00A348CB"/>
    <w:rsid w:val="00A352D4"/>
    <w:rsid w:val="00A36297"/>
    <w:rsid w:val="00A3655E"/>
    <w:rsid w:val="00A403B3"/>
    <w:rsid w:val="00A4125A"/>
    <w:rsid w:val="00A4154F"/>
    <w:rsid w:val="00A41E2B"/>
    <w:rsid w:val="00A438C2"/>
    <w:rsid w:val="00A45090"/>
    <w:rsid w:val="00A45347"/>
    <w:rsid w:val="00A45B74"/>
    <w:rsid w:val="00A46054"/>
    <w:rsid w:val="00A47508"/>
    <w:rsid w:val="00A5050B"/>
    <w:rsid w:val="00A50ABB"/>
    <w:rsid w:val="00A50CF3"/>
    <w:rsid w:val="00A519F1"/>
    <w:rsid w:val="00A51B90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BDF"/>
    <w:rsid w:val="00A850C0"/>
    <w:rsid w:val="00A85573"/>
    <w:rsid w:val="00A865A2"/>
    <w:rsid w:val="00A8746E"/>
    <w:rsid w:val="00A8799A"/>
    <w:rsid w:val="00A9241C"/>
    <w:rsid w:val="00A92879"/>
    <w:rsid w:val="00A92EF8"/>
    <w:rsid w:val="00A9442A"/>
    <w:rsid w:val="00A9540C"/>
    <w:rsid w:val="00A96653"/>
    <w:rsid w:val="00A97B82"/>
    <w:rsid w:val="00A97BD4"/>
    <w:rsid w:val="00A97FF6"/>
    <w:rsid w:val="00AA016F"/>
    <w:rsid w:val="00AA0488"/>
    <w:rsid w:val="00AA0E7D"/>
    <w:rsid w:val="00AA1B70"/>
    <w:rsid w:val="00AA1ED6"/>
    <w:rsid w:val="00AA2908"/>
    <w:rsid w:val="00AA4F31"/>
    <w:rsid w:val="00AA51D6"/>
    <w:rsid w:val="00AA5701"/>
    <w:rsid w:val="00AB0BC8"/>
    <w:rsid w:val="00AB0BEE"/>
    <w:rsid w:val="00AB0FC7"/>
    <w:rsid w:val="00AB11CA"/>
    <w:rsid w:val="00AB1364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60"/>
    <w:rsid w:val="00AC58C9"/>
    <w:rsid w:val="00AC599C"/>
    <w:rsid w:val="00AC59F2"/>
    <w:rsid w:val="00AC5A10"/>
    <w:rsid w:val="00AC6043"/>
    <w:rsid w:val="00AD0A4E"/>
    <w:rsid w:val="00AD0AA3"/>
    <w:rsid w:val="00AD0C40"/>
    <w:rsid w:val="00AD0FC3"/>
    <w:rsid w:val="00AD1063"/>
    <w:rsid w:val="00AD263D"/>
    <w:rsid w:val="00AD30CA"/>
    <w:rsid w:val="00AD3A0B"/>
    <w:rsid w:val="00AD3AA4"/>
    <w:rsid w:val="00AD3F94"/>
    <w:rsid w:val="00AD3FE4"/>
    <w:rsid w:val="00AD4A1D"/>
    <w:rsid w:val="00AD4A5A"/>
    <w:rsid w:val="00AD6B19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6FCB"/>
    <w:rsid w:val="00AF0F8A"/>
    <w:rsid w:val="00AF1343"/>
    <w:rsid w:val="00AF1C5D"/>
    <w:rsid w:val="00AF42D7"/>
    <w:rsid w:val="00AF431F"/>
    <w:rsid w:val="00AF4C08"/>
    <w:rsid w:val="00AF5B4D"/>
    <w:rsid w:val="00AF5D0F"/>
    <w:rsid w:val="00AF6282"/>
    <w:rsid w:val="00AF6AD0"/>
    <w:rsid w:val="00AF6B31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29F"/>
    <w:rsid w:val="00B137FA"/>
    <w:rsid w:val="00B13A78"/>
    <w:rsid w:val="00B157F9"/>
    <w:rsid w:val="00B20256"/>
    <w:rsid w:val="00B20D09"/>
    <w:rsid w:val="00B229E8"/>
    <w:rsid w:val="00B23606"/>
    <w:rsid w:val="00B25168"/>
    <w:rsid w:val="00B2544D"/>
    <w:rsid w:val="00B2723D"/>
    <w:rsid w:val="00B2763F"/>
    <w:rsid w:val="00B27AAC"/>
    <w:rsid w:val="00B30573"/>
    <w:rsid w:val="00B30929"/>
    <w:rsid w:val="00B31378"/>
    <w:rsid w:val="00B32311"/>
    <w:rsid w:val="00B33ACB"/>
    <w:rsid w:val="00B34030"/>
    <w:rsid w:val="00B34996"/>
    <w:rsid w:val="00B36F71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6B1"/>
    <w:rsid w:val="00B4671C"/>
    <w:rsid w:val="00B47B26"/>
    <w:rsid w:val="00B47FE5"/>
    <w:rsid w:val="00B500A1"/>
    <w:rsid w:val="00B50C00"/>
    <w:rsid w:val="00B50D96"/>
    <w:rsid w:val="00B51299"/>
    <w:rsid w:val="00B51C08"/>
    <w:rsid w:val="00B52E8D"/>
    <w:rsid w:val="00B5356D"/>
    <w:rsid w:val="00B548CC"/>
    <w:rsid w:val="00B54A91"/>
    <w:rsid w:val="00B54FE2"/>
    <w:rsid w:val="00B55B9D"/>
    <w:rsid w:val="00B57110"/>
    <w:rsid w:val="00B57201"/>
    <w:rsid w:val="00B60042"/>
    <w:rsid w:val="00B60FC8"/>
    <w:rsid w:val="00B61365"/>
    <w:rsid w:val="00B6188F"/>
    <w:rsid w:val="00B630E5"/>
    <w:rsid w:val="00B640CF"/>
    <w:rsid w:val="00B64816"/>
    <w:rsid w:val="00B65A95"/>
    <w:rsid w:val="00B664C7"/>
    <w:rsid w:val="00B66AEE"/>
    <w:rsid w:val="00B703AC"/>
    <w:rsid w:val="00B7092C"/>
    <w:rsid w:val="00B714A9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3086"/>
    <w:rsid w:val="00B84A85"/>
    <w:rsid w:val="00B852D7"/>
    <w:rsid w:val="00B8566D"/>
    <w:rsid w:val="00B85D81"/>
    <w:rsid w:val="00B85DE5"/>
    <w:rsid w:val="00B85F4C"/>
    <w:rsid w:val="00B86300"/>
    <w:rsid w:val="00B87331"/>
    <w:rsid w:val="00B87460"/>
    <w:rsid w:val="00B903AE"/>
    <w:rsid w:val="00B905A8"/>
    <w:rsid w:val="00B90F73"/>
    <w:rsid w:val="00B915E1"/>
    <w:rsid w:val="00B91DBE"/>
    <w:rsid w:val="00B9206B"/>
    <w:rsid w:val="00B92089"/>
    <w:rsid w:val="00B9218D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2B6B"/>
    <w:rsid w:val="00BA2D5E"/>
    <w:rsid w:val="00BA308D"/>
    <w:rsid w:val="00BA4290"/>
    <w:rsid w:val="00BA4DF3"/>
    <w:rsid w:val="00BA549F"/>
    <w:rsid w:val="00BA56D2"/>
    <w:rsid w:val="00BA6990"/>
    <w:rsid w:val="00BA76E0"/>
    <w:rsid w:val="00BA76FC"/>
    <w:rsid w:val="00BA7F97"/>
    <w:rsid w:val="00BB07A0"/>
    <w:rsid w:val="00BB220A"/>
    <w:rsid w:val="00BB2A25"/>
    <w:rsid w:val="00BB2F5F"/>
    <w:rsid w:val="00BB3D99"/>
    <w:rsid w:val="00BB4C4B"/>
    <w:rsid w:val="00BB51E9"/>
    <w:rsid w:val="00BB61A5"/>
    <w:rsid w:val="00BC0FDC"/>
    <w:rsid w:val="00BC201C"/>
    <w:rsid w:val="00BC3053"/>
    <w:rsid w:val="00BC4732"/>
    <w:rsid w:val="00BC4D2E"/>
    <w:rsid w:val="00BC5336"/>
    <w:rsid w:val="00BC5647"/>
    <w:rsid w:val="00BC57D4"/>
    <w:rsid w:val="00BD0EA9"/>
    <w:rsid w:val="00BD1033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64B5"/>
    <w:rsid w:val="00BE7406"/>
    <w:rsid w:val="00BE7603"/>
    <w:rsid w:val="00BE7B33"/>
    <w:rsid w:val="00BF1662"/>
    <w:rsid w:val="00BF1752"/>
    <w:rsid w:val="00BF1F26"/>
    <w:rsid w:val="00BF3279"/>
    <w:rsid w:val="00BF35C9"/>
    <w:rsid w:val="00BF3B64"/>
    <w:rsid w:val="00BF430D"/>
    <w:rsid w:val="00BF4EBA"/>
    <w:rsid w:val="00BF5190"/>
    <w:rsid w:val="00BF56D2"/>
    <w:rsid w:val="00BF6BED"/>
    <w:rsid w:val="00BF6CD2"/>
    <w:rsid w:val="00BF6E3A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695"/>
    <w:rsid w:val="00C11DE6"/>
    <w:rsid w:val="00C12107"/>
    <w:rsid w:val="00C12156"/>
    <w:rsid w:val="00C14227"/>
    <w:rsid w:val="00C14D4B"/>
    <w:rsid w:val="00C154BB"/>
    <w:rsid w:val="00C15705"/>
    <w:rsid w:val="00C200F7"/>
    <w:rsid w:val="00C20D20"/>
    <w:rsid w:val="00C22A9F"/>
    <w:rsid w:val="00C22D8B"/>
    <w:rsid w:val="00C23FB1"/>
    <w:rsid w:val="00C24345"/>
    <w:rsid w:val="00C243FE"/>
    <w:rsid w:val="00C244D6"/>
    <w:rsid w:val="00C2555D"/>
    <w:rsid w:val="00C277EB"/>
    <w:rsid w:val="00C279B5"/>
    <w:rsid w:val="00C27C45"/>
    <w:rsid w:val="00C30A0D"/>
    <w:rsid w:val="00C34568"/>
    <w:rsid w:val="00C35AF1"/>
    <w:rsid w:val="00C3719D"/>
    <w:rsid w:val="00C37997"/>
    <w:rsid w:val="00C40F27"/>
    <w:rsid w:val="00C4215B"/>
    <w:rsid w:val="00C4272A"/>
    <w:rsid w:val="00C4320B"/>
    <w:rsid w:val="00C43463"/>
    <w:rsid w:val="00C442B5"/>
    <w:rsid w:val="00C44CC3"/>
    <w:rsid w:val="00C45322"/>
    <w:rsid w:val="00C45631"/>
    <w:rsid w:val="00C470C4"/>
    <w:rsid w:val="00C471E3"/>
    <w:rsid w:val="00C474EE"/>
    <w:rsid w:val="00C47DCC"/>
    <w:rsid w:val="00C5094D"/>
    <w:rsid w:val="00C52FDA"/>
    <w:rsid w:val="00C531B3"/>
    <w:rsid w:val="00C54995"/>
    <w:rsid w:val="00C54D41"/>
    <w:rsid w:val="00C56C85"/>
    <w:rsid w:val="00C60783"/>
    <w:rsid w:val="00C60A1F"/>
    <w:rsid w:val="00C620BC"/>
    <w:rsid w:val="00C622D9"/>
    <w:rsid w:val="00C62E3A"/>
    <w:rsid w:val="00C64672"/>
    <w:rsid w:val="00C6578E"/>
    <w:rsid w:val="00C662AA"/>
    <w:rsid w:val="00C6640F"/>
    <w:rsid w:val="00C668FB"/>
    <w:rsid w:val="00C66F9E"/>
    <w:rsid w:val="00C70697"/>
    <w:rsid w:val="00C70CCE"/>
    <w:rsid w:val="00C72325"/>
    <w:rsid w:val="00C72EF4"/>
    <w:rsid w:val="00C7319B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A4D"/>
    <w:rsid w:val="00C82E3B"/>
    <w:rsid w:val="00C8333F"/>
    <w:rsid w:val="00C8342F"/>
    <w:rsid w:val="00C85CAD"/>
    <w:rsid w:val="00C85E4C"/>
    <w:rsid w:val="00C864FE"/>
    <w:rsid w:val="00C8740E"/>
    <w:rsid w:val="00C9027A"/>
    <w:rsid w:val="00C905AC"/>
    <w:rsid w:val="00C9068E"/>
    <w:rsid w:val="00C917E3"/>
    <w:rsid w:val="00C93C4B"/>
    <w:rsid w:val="00C93CE2"/>
    <w:rsid w:val="00C94239"/>
    <w:rsid w:val="00C944AB"/>
    <w:rsid w:val="00C95B40"/>
    <w:rsid w:val="00C95E01"/>
    <w:rsid w:val="00C967F3"/>
    <w:rsid w:val="00CA1ED8"/>
    <w:rsid w:val="00CA2802"/>
    <w:rsid w:val="00CA2EDB"/>
    <w:rsid w:val="00CA599E"/>
    <w:rsid w:val="00CA5A1E"/>
    <w:rsid w:val="00CA5B05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1533"/>
    <w:rsid w:val="00CC2011"/>
    <w:rsid w:val="00CC265B"/>
    <w:rsid w:val="00CC28DC"/>
    <w:rsid w:val="00CC3EA0"/>
    <w:rsid w:val="00CC4527"/>
    <w:rsid w:val="00CC6D61"/>
    <w:rsid w:val="00CC7B45"/>
    <w:rsid w:val="00CD0C13"/>
    <w:rsid w:val="00CD1188"/>
    <w:rsid w:val="00CD12CF"/>
    <w:rsid w:val="00CD1B1D"/>
    <w:rsid w:val="00CD2ED1"/>
    <w:rsid w:val="00CD337B"/>
    <w:rsid w:val="00CD38A3"/>
    <w:rsid w:val="00CD39A2"/>
    <w:rsid w:val="00CD39A8"/>
    <w:rsid w:val="00CD3B5C"/>
    <w:rsid w:val="00CD3FD4"/>
    <w:rsid w:val="00CD4ACE"/>
    <w:rsid w:val="00CD5DD9"/>
    <w:rsid w:val="00CE0062"/>
    <w:rsid w:val="00CE0424"/>
    <w:rsid w:val="00CE0D18"/>
    <w:rsid w:val="00CE11D7"/>
    <w:rsid w:val="00CE249C"/>
    <w:rsid w:val="00CE2E3C"/>
    <w:rsid w:val="00CE4045"/>
    <w:rsid w:val="00CE474E"/>
    <w:rsid w:val="00CE5177"/>
    <w:rsid w:val="00CE6BD8"/>
    <w:rsid w:val="00CE7561"/>
    <w:rsid w:val="00CE7DDD"/>
    <w:rsid w:val="00CF04EC"/>
    <w:rsid w:val="00CF1354"/>
    <w:rsid w:val="00CF1B89"/>
    <w:rsid w:val="00CF246D"/>
    <w:rsid w:val="00CF3B1F"/>
    <w:rsid w:val="00CF3B4D"/>
    <w:rsid w:val="00CF3BF6"/>
    <w:rsid w:val="00CF41A0"/>
    <w:rsid w:val="00CF539E"/>
    <w:rsid w:val="00CF54A6"/>
    <w:rsid w:val="00CF5BE6"/>
    <w:rsid w:val="00CF625B"/>
    <w:rsid w:val="00CF687E"/>
    <w:rsid w:val="00CF78CC"/>
    <w:rsid w:val="00D00F45"/>
    <w:rsid w:val="00D013AD"/>
    <w:rsid w:val="00D01433"/>
    <w:rsid w:val="00D018F0"/>
    <w:rsid w:val="00D0349B"/>
    <w:rsid w:val="00D03C9C"/>
    <w:rsid w:val="00D041A7"/>
    <w:rsid w:val="00D0428B"/>
    <w:rsid w:val="00D04E9A"/>
    <w:rsid w:val="00D05054"/>
    <w:rsid w:val="00D0687A"/>
    <w:rsid w:val="00D076C2"/>
    <w:rsid w:val="00D07867"/>
    <w:rsid w:val="00D10249"/>
    <w:rsid w:val="00D10D18"/>
    <w:rsid w:val="00D115C3"/>
    <w:rsid w:val="00D11897"/>
    <w:rsid w:val="00D11F8B"/>
    <w:rsid w:val="00D13135"/>
    <w:rsid w:val="00D13E4E"/>
    <w:rsid w:val="00D14DBD"/>
    <w:rsid w:val="00D1596D"/>
    <w:rsid w:val="00D164F1"/>
    <w:rsid w:val="00D1779C"/>
    <w:rsid w:val="00D21AA6"/>
    <w:rsid w:val="00D22D7E"/>
    <w:rsid w:val="00D239A7"/>
    <w:rsid w:val="00D23F47"/>
    <w:rsid w:val="00D25CB6"/>
    <w:rsid w:val="00D26AE7"/>
    <w:rsid w:val="00D27305"/>
    <w:rsid w:val="00D31194"/>
    <w:rsid w:val="00D323F0"/>
    <w:rsid w:val="00D32B46"/>
    <w:rsid w:val="00D343AD"/>
    <w:rsid w:val="00D34577"/>
    <w:rsid w:val="00D35891"/>
    <w:rsid w:val="00D360D7"/>
    <w:rsid w:val="00D361CC"/>
    <w:rsid w:val="00D36C28"/>
    <w:rsid w:val="00D36D76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4ADF"/>
    <w:rsid w:val="00D45AC8"/>
    <w:rsid w:val="00D45DE9"/>
    <w:rsid w:val="00D50109"/>
    <w:rsid w:val="00D50F97"/>
    <w:rsid w:val="00D5180C"/>
    <w:rsid w:val="00D51E86"/>
    <w:rsid w:val="00D5336E"/>
    <w:rsid w:val="00D53998"/>
    <w:rsid w:val="00D53FE0"/>
    <w:rsid w:val="00D546FF"/>
    <w:rsid w:val="00D54AC2"/>
    <w:rsid w:val="00D55AD5"/>
    <w:rsid w:val="00D576CA"/>
    <w:rsid w:val="00D57A60"/>
    <w:rsid w:val="00D61A6D"/>
    <w:rsid w:val="00D61AF5"/>
    <w:rsid w:val="00D61DDB"/>
    <w:rsid w:val="00D627E7"/>
    <w:rsid w:val="00D647CC"/>
    <w:rsid w:val="00D64A54"/>
    <w:rsid w:val="00D652B5"/>
    <w:rsid w:val="00D6546F"/>
    <w:rsid w:val="00D66155"/>
    <w:rsid w:val="00D66875"/>
    <w:rsid w:val="00D66BCA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7C6"/>
    <w:rsid w:val="00D93E74"/>
    <w:rsid w:val="00D93F33"/>
    <w:rsid w:val="00D93FE9"/>
    <w:rsid w:val="00D942B6"/>
    <w:rsid w:val="00D951CD"/>
    <w:rsid w:val="00D9697A"/>
    <w:rsid w:val="00D9783D"/>
    <w:rsid w:val="00DA171E"/>
    <w:rsid w:val="00DA1EE0"/>
    <w:rsid w:val="00DA305E"/>
    <w:rsid w:val="00DA3207"/>
    <w:rsid w:val="00DA325E"/>
    <w:rsid w:val="00DA3457"/>
    <w:rsid w:val="00DA3DF7"/>
    <w:rsid w:val="00DA4373"/>
    <w:rsid w:val="00DA5417"/>
    <w:rsid w:val="00DA56E8"/>
    <w:rsid w:val="00DA6387"/>
    <w:rsid w:val="00DA6985"/>
    <w:rsid w:val="00DA7CF5"/>
    <w:rsid w:val="00DB04E1"/>
    <w:rsid w:val="00DB0A9F"/>
    <w:rsid w:val="00DB0BB5"/>
    <w:rsid w:val="00DB1621"/>
    <w:rsid w:val="00DB1890"/>
    <w:rsid w:val="00DB1E0B"/>
    <w:rsid w:val="00DB3225"/>
    <w:rsid w:val="00DB377D"/>
    <w:rsid w:val="00DB3796"/>
    <w:rsid w:val="00DB45D4"/>
    <w:rsid w:val="00DB5546"/>
    <w:rsid w:val="00DB558A"/>
    <w:rsid w:val="00DB673D"/>
    <w:rsid w:val="00DB733B"/>
    <w:rsid w:val="00DC0D22"/>
    <w:rsid w:val="00DC2D36"/>
    <w:rsid w:val="00DC3F68"/>
    <w:rsid w:val="00DC53EF"/>
    <w:rsid w:val="00DC560B"/>
    <w:rsid w:val="00DC585C"/>
    <w:rsid w:val="00DD13A3"/>
    <w:rsid w:val="00DD14BA"/>
    <w:rsid w:val="00DD42C4"/>
    <w:rsid w:val="00DD4B15"/>
    <w:rsid w:val="00DD59A9"/>
    <w:rsid w:val="00DD5E04"/>
    <w:rsid w:val="00DD7922"/>
    <w:rsid w:val="00DE2ADB"/>
    <w:rsid w:val="00DE5608"/>
    <w:rsid w:val="00DE587F"/>
    <w:rsid w:val="00DE58D0"/>
    <w:rsid w:val="00DE613D"/>
    <w:rsid w:val="00DE654F"/>
    <w:rsid w:val="00DF0B6E"/>
    <w:rsid w:val="00DF0D18"/>
    <w:rsid w:val="00DF15E0"/>
    <w:rsid w:val="00DF2AAA"/>
    <w:rsid w:val="00DF312D"/>
    <w:rsid w:val="00DF360A"/>
    <w:rsid w:val="00DF37A0"/>
    <w:rsid w:val="00DF3D41"/>
    <w:rsid w:val="00DF3F70"/>
    <w:rsid w:val="00DF47DD"/>
    <w:rsid w:val="00DF4EFF"/>
    <w:rsid w:val="00DF6874"/>
    <w:rsid w:val="00DF7C58"/>
    <w:rsid w:val="00E00475"/>
    <w:rsid w:val="00E00EA2"/>
    <w:rsid w:val="00E024FD"/>
    <w:rsid w:val="00E0382B"/>
    <w:rsid w:val="00E04265"/>
    <w:rsid w:val="00E0440B"/>
    <w:rsid w:val="00E0494D"/>
    <w:rsid w:val="00E04B85"/>
    <w:rsid w:val="00E05878"/>
    <w:rsid w:val="00E05B8D"/>
    <w:rsid w:val="00E076D6"/>
    <w:rsid w:val="00E07E82"/>
    <w:rsid w:val="00E07FC0"/>
    <w:rsid w:val="00E110E7"/>
    <w:rsid w:val="00E11B20"/>
    <w:rsid w:val="00E1360F"/>
    <w:rsid w:val="00E14D40"/>
    <w:rsid w:val="00E1605C"/>
    <w:rsid w:val="00E17C40"/>
    <w:rsid w:val="00E17FA2"/>
    <w:rsid w:val="00E20116"/>
    <w:rsid w:val="00E21C92"/>
    <w:rsid w:val="00E22330"/>
    <w:rsid w:val="00E224AC"/>
    <w:rsid w:val="00E22969"/>
    <w:rsid w:val="00E238EA"/>
    <w:rsid w:val="00E23BDC"/>
    <w:rsid w:val="00E2594B"/>
    <w:rsid w:val="00E2617B"/>
    <w:rsid w:val="00E265E4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74A"/>
    <w:rsid w:val="00E35D28"/>
    <w:rsid w:val="00E361FD"/>
    <w:rsid w:val="00E362CE"/>
    <w:rsid w:val="00E36BB4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63C"/>
    <w:rsid w:val="00E46886"/>
    <w:rsid w:val="00E47AEF"/>
    <w:rsid w:val="00E50307"/>
    <w:rsid w:val="00E53792"/>
    <w:rsid w:val="00E53B75"/>
    <w:rsid w:val="00E53BDF"/>
    <w:rsid w:val="00E54AF4"/>
    <w:rsid w:val="00E54E3B"/>
    <w:rsid w:val="00E57565"/>
    <w:rsid w:val="00E60379"/>
    <w:rsid w:val="00E6153D"/>
    <w:rsid w:val="00E62915"/>
    <w:rsid w:val="00E63838"/>
    <w:rsid w:val="00E64298"/>
    <w:rsid w:val="00E64434"/>
    <w:rsid w:val="00E64E9E"/>
    <w:rsid w:val="00E67C51"/>
    <w:rsid w:val="00E67E81"/>
    <w:rsid w:val="00E709F6"/>
    <w:rsid w:val="00E70C87"/>
    <w:rsid w:val="00E72E83"/>
    <w:rsid w:val="00E72EFC"/>
    <w:rsid w:val="00E73127"/>
    <w:rsid w:val="00E7332A"/>
    <w:rsid w:val="00E74825"/>
    <w:rsid w:val="00E75759"/>
    <w:rsid w:val="00E758EC"/>
    <w:rsid w:val="00E76B2F"/>
    <w:rsid w:val="00E80185"/>
    <w:rsid w:val="00E80955"/>
    <w:rsid w:val="00E81341"/>
    <w:rsid w:val="00E821EF"/>
    <w:rsid w:val="00E8234C"/>
    <w:rsid w:val="00E834E9"/>
    <w:rsid w:val="00E8359F"/>
    <w:rsid w:val="00E83AA9"/>
    <w:rsid w:val="00E83C65"/>
    <w:rsid w:val="00E85928"/>
    <w:rsid w:val="00E85D30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9C0"/>
    <w:rsid w:val="00E91B99"/>
    <w:rsid w:val="00E9291C"/>
    <w:rsid w:val="00E939F9"/>
    <w:rsid w:val="00E93FFE"/>
    <w:rsid w:val="00E94F8A"/>
    <w:rsid w:val="00E95E12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B6487"/>
    <w:rsid w:val="00EB74A8"/>
    <w:rsid w:val="00EC06C7"/>
    <w:rsid w:val="00EC12B2"/>
    <w:rsid w:val="00EC1954"/>
    <w:rsid w:val="00EC2338"/>
    <w:rsid w:val="00EC27A5"/>
    <w:rsid w:val="00EC27C6"/>
    <w:rsid w:val="00EC2C43"/>
    <w:rsid w:val="00EC3369"/>
    <w:rsid w:val="00EC3850"/>
    <w:rsid w:val="00EC3B38"/>
    <w:rsid w:val="00EC3CD9"/>
    <w:rsid w:val="00EC4207"/>
    <w:rsid w:val="00EC4724"/>
    <w:rsid w:val="00EC4E2E"/>
    <w:rsid w:val="00EC5653"/>
    <w:rsid w:val="00EC57C8"/>
    <w:rsid w:val="00EC681C"/>
    <w:rsid w:val="00EC6DE5"/>
    <w:rsid w:val="00EC71CE"/>
    <w:rsid w:val="00EC74D7"/>
    <w:rsid w:val="00ED072A"/>
    <w:rsid w:val="00ED0EC0"/>
    <w:rsid w:val="00ED1006"/>
    <w:rsid w:val="00ED20CC"/>
    <w:rsid w:val="00ED26DA"/>
    <w:rsid w:val="00ED285D"/>
    <w:rsid w:val="00ED2DB0"/>
    <w:rsid w:val="00ED2F40"/>
    <w:rsid w:val="00ED2F61"/>
    <w:rsid w:val="00ED3833"/>
    <w:rsid w:val="00ED41E4"/>
    <w:rsid w:val="00ED4C17"/>
    <w:rsid w:val="00ED4E52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2CD6"/>
    <w:rsid w:val="00EF34E8"/>
    <w:rsid w:val="00EF3BF6"/>
    <w:rsid w:val="00EF43F1"/>
    <w:rsid w:val="00EF5787"/>
    <w:rsid w:val="00EF60D0"/>
    <w:rsid w:val="00EF6533"/>
    <w:rsid w:val="00F0218D"/>
    <w:rsid w:val="00F028F3"/>
    <w:rsid w:val="00F0528D"/>
    <w:rsid w:val="00F06580"/>
    <w:rsid w:val="00F06C67"/>
    <w:rsid w:val="00F06DFD"/>
    <w:rsid w:val="00F071D1"/>
    <w:rsid w:val="00F07533"/>
    <w:rsid w:val="00F079DD"/>
    <w:rsid w:val="00F10629"/>
    <w:rsid w:val="00F10A1B"/>
    <w:rsid w:val="00F10FCC"/>
    <w:rsid w:val="00F12EC4"/>
    <w:rsid w:val="00F13085"/>
    <w:rsid w:val="00F13121"/>
    <w:rsid w:val="00F14001"/>
    <w:rsid w:val="00F146EF"/>
    <w:rsid w:val="00F15354"/>
    <w:rsid w:val="00F153C0"/>
    <w:rsid w:val="00F15E99"/>
    <w:rsid w:val="00F15FA5"/>
    <w:rsid w:val="00F16947"/>
    <w:rsid w:val="00F209B7"/>
    <w:rsid w:val="00F20A3C"/>
    <w:rsid w:val="00F20E18"/>
    <w:rsid w:val="00F220E2"/>
    <w:rsid w:val="00F22B12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0DE2"/>
    <w:rsid w:val="00F313D6"/>
    <w:rsid w:val="00F31F43"/>
    <w:rsid w:val="00F32253"/>
    <w:rsid w:val="00F3449D"/>
    <w:rsid w:val="00F3480C"/>
    <w:rsid w:val="00F357C1"/>
    <w:rsid w:val="00F35926"/>
    <w:rsid w:val="00F35F0C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5B36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67F80"/>
    <w:rsid w:val="00F703BE"/>
    <w:rsid w:val="00F70469"/>
    <w:rsid w:val="00F711D8"/>
    <w:rsid w:val="00F71F69"/>
    <w:rsid w:val="00F7228F"/>
    <w:rsid w:val="00F72B72"/>
    <w:rsid w:val="00F73E4F"/>
    <w:rsid w:val="00F746A1"/>
    <w:rsid w:val="00F74BB9"/>
    <w:rsid w:val="00F75582"/>
    <w:rsid w:val="00F75A7A"/>
    <w:rsid w:val="00F76329"/>
    <w:rsid w:val="00F76EFA"/>
    <w:rsid w:val="00F774B3"/>
    <w:rsid w:val="00F804BE"/>
    <w:rsid w:val="00F8117D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7FB"/>
    <w:rsid w:val="00FA2BB3"/>
    <w:rsid w:val="00FA3CDB"/>
    <w:rsid w:val="00FA759C"/>
    <w:rsid w:val="00FB0965"/>
    <w:rsid w:val="00FB120A"/>
    <w:rsid w:val="00FB262F"/>
    <w:rsid w:val="00FB4C80"/>
    <w:rsid w:val="00FB6710"/>
    <w:rsid w:val="00FB6A6A"/>
    <w:rsid w:val="00FC16B9"/>
    <w:rsid w:val="00FC18B3"/>
    <w:rsid w:val="00FC2F5F"/>
    <w:rsid w:val="00FC4075"/>
    <w:rsid w:val="00FC5BB2"/>
    <w:rsid w:val="00FC5DCB"/>
    <w:rsid w:val="00FC5E06"/>
    <w:rsid w:val="00FC64F9"/>
    <w:rsid w:val="00FC7429"/>
    <w:rsid w:val="00FD013F"/>
    <w:rsid w:val="00FD07F6"/>
    <w:rsid w:val="00FD1EC8"/>
    <w:rsid w:val="00FD26E3"/>
    <w:rsid w:val="00FD27A0"/>
    <w:rsid w:val="00FD2D91"/>
    <w:rsid w:val="00FD37F0"/>
    <w:rsid w:val="00FD4243"/>
    <w:rsid w:val="00FD47ED"/>
    <w:rsid w:val="00FD5259"/>
    <w:rsid w:val="00FD62F0"/>
    <w:rsid w:val="00FD6946"/>
    <w:rsid w:val="00FD74DB"/>
    <w:rsid w:val="00FD7660"/>
    <w:rsid w:val="00FE0655"/>
    <w:rsid w:val="00FE090D"/>
    <w:rsid w:val="00FE2365"/>
    <w:rsid w:val="00FE3271"/>
    <w:rsid w:val="00FE40D5"/>
    <w:rsid w:val="00FE4C7B"/>
    <w:rsid w:val="00FE7336"/>
    <w:rsid w:val="00FE787C"/>
    <w:rsid w:val="00FF18F0"/>
    <w:rsid w:val="00FF250D"/>
    <w:rsid w:val="00FF2A21"/>
    <w:rsid w:val="00FF45A5"/>
    <w:rsid w:val="00FF4937"/>
    <w:rsid w:val="00FF50A6"/>
    <w:rsid w:val="00FF550B"/>
    <w:rsid w:val="00FF5C91"/>
    <w:rsid w:val="00FF66C7"/>
    <w:rsid w:val="00FF6CE6"/>
    <w:rsid w:val="00FF6E34"/>
    <w:rsid w:val="019A10AD"/>
    <w:rsid w:val="02695449"/>
    <w:rsid w:val="03A11802"/>
    <w:rsid w:val="03F47F88"/>
    <w:rsid w:val="043C612E"/>
    <w:rsid w:val="046A4DFD"/>
    <w:rsid w:val="0474390C"/>
    <w:rsid w:val="048A5003"/>
    <w:rsid w:val="04A678C6"/>
    <w:rsid w:val="04B403C6"/>
    <w:rsid w:val="04F50E2F"/>
    <w:rsid w:val="05606A49"/>
    <w:rsid w:val="05983EBC"/>
    <w:rsid w:val="0776441A"/>
    <w:rsid w:val="078C1F33"/>
    <w:rsid w:val="07A33B64"/>
    <w:rsid w:val="07B959B1"/>
    <w:rsid w:val="07EF7893"/>
    <w:rsid w:val="083F0917"/>
    <w:rsid w:val="08807564"/>
    <w:rsid w:val="08AF444E"/>
    <w:rsid w:val="08E9266A"/>
    <w:rsid w:val="09133D3D"/>
    <w:rsid w:val="09D276AF"/>
    <w:rsid w:val="0ACC0F45"/>
    <w:rsid w:val="0B4A1814"/>
    <w:rsid w:val="0B594EE8"/>
    <w:rsid w:val="0C371124"/>
    <w:rsid w:val="0C664BBE"/>
    <w:rsid w:val="0CD319D5"/>
    <w:rsid w:val="0D524167"/>
    <w:rsid w:val="0DDB664A"/>
    <w:rsid w:val="0E2315C3"/>
    <w:rsid w:val="0EC440FF"/>
    <w:rsid w:val="101322F5"/>
    <w:rsid w:val="110F10D1"/>
    <w:rsid w:val="11B82D63"/>
    <w:rsid w:val="11C5063A"/>
    <w:rsid w:val="12BA7EC6"/>
    <w:rsid w:val="12CD6A93"/>
    <w:rsid w:val="13116F0E"/>
    <w:rsid w:val="134A0035"/>
    <w:rsid w:val="135C7F4F"/>
    <w:rsid w:val="138E5267"/>
    <w:rsid w:val="13E84616"/>
    <w:rsid w:val="153372CB"/>
    <w:rsid w:val="15615D53"/>
    <w:rsid w:val="16563130"/>
    <w:rsid w:val="16B628FA"/>
    <w:rsid w:val="17760E86"/>
    <w:rsid w:val="18B9619D"/>
    <w:rsid w:val="191242AE"/>
    <w:rsid w:val="195E01B8"/>
    <w:rsid w:val="19AE6D26"/>
    <w:rsid w:val="1AEF5DBD"/>
    <w:rsid w:val="1B3B2EE7"/>
    <w:rsid w:val="1B423649"/>
    <w:rsid w:val="1BA24967"/>
    <w:rsid w:val="1BD95F94"/>
    <w:rsid w:val="1C3F44A0"/>
    <w:rsid w:val="1C5E7298"/>
    <w:rsid w:val="1C7A42E0"/>
    <w:rsid w:val="1DDD518B"/>
    <w:rsid w:val="1E120D97"/>
    <w:rsid w:val="1E211182"/>
    <w:rsid w:val="1EAA6DF5"/>
    <w:rsid w:val="1EC74FF1"/>
    <w:rsid w:val="1F734328"/>
    <w:rsid w:val="1FA11974"/>
    <w:rsid w:val="20203DE8"/>
    <w:rsid w:val="2031215C"/>
    <w:rsid w:val="20651417"/>
    <w:rsid w:val="20955704"/>
    <w:rsid w:val="20981A40"/>
    <w:rsid w:val="20DB7C51"/>
    <w:rsid w:val="20E9518E"/>
    <w:rsid w:val="215D4508"/>
    <w:rsid w:val="245B6D34"/>
    <w:rsid w:val="24B82068"/>
    <w:rsid w:val="24E10292"/>
    <w:rsid w:val="25043CC9"/>
    <w:rsid w:val="275F47BB"/>
    <w:rsid w:val="27CE2400"/>
    <w:rsid w:val="2809471B"/>
    <w:rsid w:val="285478B9"/>
    <w:rsid w:val="28DE6C4A"/>
    <w:rsid w:val="29423CBE"/>
    <w:rsid w:val="29CD3FA9"/>
    <w:rsid w:val="2A507AD7"/>
    <w:rsid w:val="2B083F92"/>
    <w:rsid w:val="2BE54292"/>
    <w:rsid w:val="2C727558"/>
    <w:rsid w:val="2CF51ED1"/>
    <w:rsid w:val="2D5923F4"/>
    <w:rsid w:val="2D626046"/>
    <w:rsid w:val="2D7F3BD2"/>
    <w:rsid w:val="2DAD51F2"/>
    <w:rsid w:val="2DB6192E"/>
    <w:rsid w:val="2DF36570"/>
    <w:rsid w:val="2E0F37C6"/>
    <w:rsid w:val="2EB775B3"/>
    <w:rsid w:val="2EE85B84"/>
    <w:rsid w:val="319D3380"/>
    <w:rsid w:val="31AE180F"/>
    <w:rsid w:val="329024A8"/>
    <w:rsid w:val="329A4EF2"/>
    <w:rsid w:val="32A942B0"/>
    <w:rsid w:val="32F13120"/>
    <w:rsid w:val="3420041B"/>
    <w:rsid w:val="348F302C"/>
    <w:rsid w:val="34914DCA"/>
    <w:rsid w:val="361C2353"/>
    <w:rsid w:val="3635547B"/>
    <w:rsid w:val="36A9407C"/>
    <w:rsid w:val="36FA1D41"/>
    <w:rsid w:val="37C2178A"/>
    <w:rsid w:val="383529C2"/>
    <w:rsid w:val="383C5BD0"/>
    <w:rsid w:val="388727CC"/>
    <w:rsid w:val="3A6F42D5"/>
    <w:rsid w:val="3A82293D"/>
    <w:rsid w:val="3A9E2AD9"/>
    <w:rsid w:val="3B0956E1"/>
    <w:rsid w:val="3B7D2720"/>
    <w:rsid w:val="3D4C2999"/>
    <w:rsid w:val="3DA51E2F"/>
    <w:rsid w:val="3DB43891"/>
    <w:rsid w:val="3F634505"/>
    <w:rsid w:val="407C39B1"/>
    <w:rsid w:val="40F82E28"/>
    <w:rsid w:val="413C06A0"/>
    <w:rsid w:val="41585AC3"/>
    <w:rsid w:val="41E27F29"/>
    <w:rsid w:val="420610DF"/>
    <w:rsid w:val="4237573F"/>
    <w:rsid w:val="4257365C"/>
    <w:rsid w:val="42CE6929"/>
    <w:rsid w:val="42F71CEC"/>
    <w:rsid w:val="443B107F"/>
    <w:rsid w:val="449F0E06"/>
    <w:rsid w:val="44B14540"/>
    <w:rsid w:val="44BE79C3"/>
    <w:rsid w:val="456C48C7"/>
    <w:rsid w:val="459035AE"/>
    <w:rsid w:val="45CA31DA"/>
    <w:rsid w:val="45EC6821"/>
    <w:rsid w:val="45F303D0"/>
    <w:rsid w:val="464004CF"/>
    <w:rsid w:val="46B51FCF"/>
    <w:rsid w:val="46BA0199"/>
    <w:rsid w:val="47062A9A"/>
    <w:rsid w:val="47735FAC"/>
    <w:rsid w:val="47993F84"/>
    <w:rsid w:val="480A17DC"/>
    <w:rsid w:val="4A284A82"/>
    <w:rsid w:val="4A4258FD"/>
    <w:rsid w:val="4A662E1D"/>
    <w:rsid w:val="4A7E32B4"/>
    <w:rsid w:val="4AFF0CFD"/>
    <w:rsid w:val="4B1367B9"/>
    <w:rsid w:val="4B316DE7"/>
    <w:rsid w:val="4C5D54D6"/>
    <w:rsid w:val="4CCE50CA"/>
    <w:rsid w:val="4D594475"/>
    <w:rsid w:val="4DB06342"/>
    <w:rsid w:val="4DEC01C6"/>
    <w:rsid w:val="4DF158ED"/>
    <w:rsid w:val="4E0B1B0D"/>
    <w:rsid w:val="4E2E73D3"/>
    <w:rsid w:val="4E4D0205"/>
    <w:rsid w:val="4ED04389"/>
    <w:rsid w:val="4F873909"/>
    <w:rsid w:val="506B2DFC"/>
    <w:rsid w:val="50E64646"/>
    <w:rsid w:val="516A6684"/>
    <w:rsid w:val="518C6DB2"/>
    <w:rsid w:val="51E261D3"/>
    <w:rsid w:val="530B7155"/>
    <w:rsid w:val="53C54AA3"/>
    <w:rsid w:val="54A648D1"/>
    <w:rsid w:val="54E44ED6"/>
    <w:rsid w:val="55571991"/>
    <w:rsid w:val="570D0281"/>
    <w:rsid w:val="57D168CF"/>
    <w:rsid w:val="57E02511"/>
    <w:rsid w:val="59620232"/>
    <w:rsid w:val="5A31005C"/>
    <w:rsid w:val="5B492084"/>
    <w:rsid w:val="5B8D1AC1"/>
    <w:rsid w:val="5C205390"/>
    <w:rsid w:val="5C610721"/>
    <w:rsid w:val="5CE14C14"/>
    <w:rsid w:val="5D3B247B"/>
    <w:rsid w:val="5EA53E4D"/>
    <w:rsid w:val="5F3E69CE"/>
    <w:rsid w:val="5FC46BD0"/>
    <w:rsid w:val="6009519E"/>
    <w:rsid w:val="60AD5F5F"/>
    <w:rsid w:val="60E30438"/>
    <w:rsid w:val="612D3C7B"/>
    <w:rsid w:val="61826F89"/>
    <w:rsid w:val="626C3FFD"/>
    <w:rsid w:val="62E70A4E"/>
    <w:rsid w:val="632C6FC4"/>
    <w:rsid w:val="634B3FF6"/>
    <w:rsid w:val="63795775"/>
    <w:rsid w:val="63CA6A45"/>
    <w:rsid w:val="644F5E22"/>
    <w:rsid w:val="64A575BA"/>
    <w:rsid w:val="64D843A5"/>
    <w:rsid w:val="65831748"/>
    <w:rsid w:val="663B46C9"/>
    <w:rsid w:val="663F30CF"/>
    <w:rsid w:val="666A47C4"/>
    <w:rsid w:val="66B358F1"/>
    <w:rsid w:val="67413BF6"/>
    <w:rsid w:val="67A73B20"/>
    <w:rsid w:val="67D27C62"/>
    <w:rsid w:val="693F019F"/>
    <w:rsid w:val="69664643"/>
    <w:rsid w:val="698044A5"/>
    <w:rsid w:val="6A510F7A"/>
    <w:rsid w:val="6AA67E64"/>
    <w:rsid w:val="6B0D712F"/>
    <w:rsid w:val="6B28575B"/>
    <w:rsid w:val="6B751A26"/>
    <w:rsid w:val="6C3B431E"/>
    <w:rsid w:val="6C607E56"/>
    <w:rsid w:val="6CC1587C"/>
    <w:rsid w:val="6D2B74AA"/>
    <w:rsid w:val="6D534E79"/>
    <w:rsid w:val="6E280F38"/>
    <w:rsid w:val="6E4E4F69"/>
    <w:rsid w:val="6E8A21F7"/>
    <w:rsid w:val="6F44559B"/>
    <w:rsid w:val="6FB104A9"/>
    <w:rsid w:val="6FDB17A6"/>
    <w:rsid w:val="703A2630"/>
    <w:rsid w:val="709C594C"/>
    <w:rsid w:val="71D05F49"/>
    <w:rsid w:val="7325294B"/>
    <w:rsid w:val="73F82EA2"/>
    <w:rsid w:val="74722C9A"/>
    <w:rsid w:val="747E452E"/>
    <w:rsid w:val="74AD36EC"/>
    <w:rsid w:val="74FA5A4A"/>
    <w:rsid w:val="755F161D"/>
    <w:rsid w:val="75EA7003"/>
    <w:rsid w:val="760D56E2"/>
    <w:rsid w:val="76EE218C"/>
    <w:rsid w:val="772E0B03"/>
    <w:rsid w:val="77800804"/>
    <w:rsid w:val="778A542A"/>
    <w:rsid w:val="79C11BD2"/>
    <w:rsid w:val="79E8078D"/>
    <w:rsid w:val="7A3422EE"/>
    <w:rsid w:val="7A4774F3"/>
    <w:rsid w:val="7AA678C6"/>
    <w:rsid w:val="7C050B07"/>
    <w:rsid w:val="7C8A7015"/>
    <w:rsid w:val="7C9E7A01"/>
    <w:rsid w:val="7D2E186E"/>
    <w:rsid w:val="7D8F4D8B"/>
    <w:rsid w:val="7DD14D63"/>
    <w:rsid w:val="7E0773D0"/>
    <w:rsid w:val="7E5D66DD"/>
    <w:rsid w:val="7E734104"/>
    <w:rsid w:val="7EEE5FCC"/>
    <w:rsid w:val="7F2E279D"/>
    <w:rsid w:val="7FBA0EFE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85D3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85D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2">
    <w:name w:val="heading 2"/>
    <w:basedOn w:val="1"/>
    <w:next w:val="a0"/>
    <w:qFormat/>
    <w:rsid w:val="00E85D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85D3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85D3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85D3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85D3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85D3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85D30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85D3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E85D30"/>
    <w:pPr>
      <w:ind w:left="1135"/>
    </w:pPr>
  </w:style>
  <w:style w:type="paragraph" w:styleId="21">
    <w:name w:val="List 2"/>
    <w:basedOn w:val="a4"/>
    <w:qFormat/>
    <w:rsid w:val="00E85D30"/>
    <w:pPr>
      <w:ind w:left="851"/>
    </w:pPr>
  </w:style>
  <w:style w:type="paragraph" w:styleId="a4">
    <w:name w:val="List"/>
    <w:basedOn w:val="a0"/>
    <w:qFormat/>
    <w:rsid w:val="00E85D30"/>
    <w:pPr>
      <w:ind w:left="568" w:hanging="284"/>
    </w:pPr>
  </w:style>
  <w:style w:type="paragraph" w:styleId="70">
    <w:name w:val="toc 7"/>
    <w:basedOn w:val="60"/>
    <w:next w:val="a0"/>
    <w:semiHidden/>
    <w:qFormat/>
    <w:rsid w:val="00E85D30"/>
    <w:pPr>
      <w:ind w:left="2268" w:hanging="2268"/>
    </w:pPr>
  </w:style>
  <w:style w:type="paragraph" w:styleId="60">
    <w:name w:val="toc 6"/>
    <w:basedOn w:val="51"/>
    <w:next w:val="a0"/>
    <w:semiHidden/>
    <w:qFormat/>
    <w:rsid w:val="00E85D30"/>
    <w:pPr>
      <w:ind w:left="1985" w:hanging="1985"/>
    </w:pPr>
  </w:style>
  <w:style w:type="paragraph" w:styleId="51">
    <w:name w:val="toc 5"/>
    <w:basedOn w:val="41"/>
    <w:next w:val="a0"/>
    <w:semiHidden/>
    <w:qFormat/>
    <w:rsid w:val="00E85D30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E85D30"/>
    <w:pPr>
      <w:ind w:left="1418" w:hanging="1418"/>
    </w:pPr>
  </w:style>
  <w:style w:type="paragraph" w:styleId="32">
    <w:name w:val="toc 3"/>
    <w:basedOn w:val="22"/>
    <w:next w:val="a0"/>
    <w:semiHidden/>
    <w:qFormat/>
    <w:rsid w:val="00E85D30"/>
    <w:pPr>
      <w:ind w:left="1134" w:hanging="1134"/>
    </w:pPr>
  </w:style>
  <w:style w:type="paragraph" w:styleId="22">
    <w:name w:val="toc 2"/>
    <w:basedOn w:val="10"/>
    <w:next w:val="a0"/>
    <w:semiHidden/>
    <w:qFormat/>
    <w:rsid w:val="00E85D30"/>
    <w:pPr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E85D3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5"/>
    <w:qFormat/>
    <w:rsid w:val="00E85D30"/>
    <w:pPr>
      <w:ind w:left="851"/>
    </w:pPr>
  </w:style>
  <w:style w:type="paragraph" w:styleId="a5">
    <w:name w:val="List Number"/>
    <w:basedOn w:val="a4"/>
    <w:qFormat/>
    <w:rsid w:val="00E85D30"/>
  </w:style>
  <w:style w:type="paragraph" w:styleId="40">
    <w:name w:val="List Bullet 4"/>
    <w:basedOn w:val="30"/>
    <w:qFormat/>
    <w:rsid w:val="00E85D30"/>
    <w:pPr>
      <w:numPr>
        <w:numId w:val="2"/>
      </w:numPr>
    </w:pPr>
  </w:style>
  <w:style w:type="paragraph" w:styleId="30">
    <w:name w:val="List Bullet 3"/>
    <w:basedOn w:val="20"/>
    <w:qFormat/>
    <w:rsid w:val="00E85D30"/>
    <w:pPr>
      <w:numPr>
        <w:numId w:val="3"/>
      </w:numPr>
    </w:pPr>
  </w:style>
  <w:style w:type="paragraph" w:styleId="20">
    <w:name w:val="List Bullet 2"/>
    <w:basedOn w:val="a"/>
    <w:qFormat/>
    <w:rsid w:val="00E85D30"/>
    <w:pPr>
      <w:numPr>
        <w:numId w:val="4"/>
      </w:numPr>
    </w:pPr>
  </w:style>
  <w:style w:type="paragraph" w:styleId="a">
    <w:name w:val="List Bullet"/>
    <w:basedOn w:val="a6"/>
    <w:qFormat/>
    <w:rsid w:val="00E85D30"/>
    <w:pPr>
      <w:numPr>
        <w:numId w:val="5"/>
      </w:numPr>
    </w:pPr>
  </w:style>
  <w:style w:type="paragraph" w:styleId="a6">
    <w:name w:val="Body Text"/>
    <w:basedOn w:val="a0"/>
    <w:link w:val="Char"/>
    <w:qFormat/>
    <w:rsid w:val="00E85D30"/>
    <w:rPr>
      <w:rFonts w:eastAsia="Malgun Gothic"/>
    </w:rPr>
  </w:style>
  <w:style w:type="paragraph" w:styleId="a7">
    <w:name w:val="caption"/>
    <w:basedOn w:val="a0"/>
    <w:next w:val="a0"/>
    <w:qFormat/>
    <w:rsid w:val="00E85D30"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rsid w:val="00E85D30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Char0"/>
    <w:semiHidden/>
    <w:qFormat/>
    <w:rsid w:val="00E85D30"/>
  </w:style>
  <w:style w:type="paragraph" w:styleId="50">
    <w:name w:val="List Bullet 5"/>
    <w:basedOn w:val="40"/>
    <w:qFormat/>
    <w:rsid w:val="00E85D30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rsid w:val="00E85D30"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sid w:val="00E85D30"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rsid w:val="00E85D30"/>
    <w:pPr>
      <w:jc w:val="center"/>
    </w:pPr>
    <w:rPr>
      <w:i/>
      <w:iCs/>
    </w:rPr>
  </w:style>
  <w:style w:type="paragraph" w:styleId="ac">
    <w:name w:val="header"/>
    <w:basedOn w:val="a0"/>
    <w:link w:val="Char1"/>
    <w:qFormat/>
    <w:rsid w:val="00E85D30"/>
    <w:pPr>
      <w:widowControl w:val="0"/>
    </w:pPr>
    <w:rPr>
      <w:rFonts w:eastAsia="MS Mincho"/>
      <w:b/>
      <w:sz w:val="24"/>
      <w:szCs w:val="24"/>
    </w:rPr>
  </w:style>
  <w:style w:type="paragraph" w:styleId="ad">
    <w:name w:val="footnote text"/>
    <w:basedOn w:val="a0"/>
    <w:semiHidden/>
    <w:qFormat/>
    <w:rsid w:val="00E85D30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E85D30"/>
    <w:pPr>
      <w:ind w:left="1702"/>
    </w:pPr>
  </w:style>
  <w:style w:type="paragraph" w:styleId="42">
    <w:name w:val="List 4"/>
    <w:basedOn w:val="31"/>
    <w:qFormat/>
    <w:rsid w:val="00E85D30"/>
    <w:pPr>
      <w:ind w:left="1418"/>
    </w:pPr>
  </w:style>
  <w:style w:type="paragraph" w:styleId="ae">
    <w:name w:val="table of figures"/>
    <w:basedOn w:val="a0"/>
    <w:next w:val="a0"/>
    <w:uiPriority w:val="99"/>
    <w:qFormat/>
    <w:rsid w:val="00E85D30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E85D30"/>
    <w:pPr>
      <w:ind w:left="1418" w:hanging="1418"/>
    </w:pPr>
  </w:style>
  <w:style w:type="paragraph" w:styleId="af">
    <w:name w:val="Normal (Web)"/>
    <w:basedOn w:val="a0"/>
    <w:qFormat/>
    <w:rsid w:val="00E85D30"/>
    <w:rPr>
      <w:sz w:val="24"/>
    </w:rPr>
  </w:style>
  <w:style w:type="paragraph" w:styleId="11">
    <w:name w:val="index 1"/>
    <w:basedOn w:val="a0"/>
    <w:next w:val="a0"/>
    <w:semiHidden/>
    <w:qFormat/>
    <w:rsid w:val="00E85D30"/>
    <w:pPr>
      <w:keepLines/>
      <w:spacing w:after="0"/>
    </w:pPr>
  </w:style>
  <w:style w:type="paragraph" w:styleId="24">
    <w:name w:val="index 2"/>
    <w:basedOn w:val="11"/>
    <w:next w:val="a0"/>
    <w:semiHidden/>
    <w:qFormat/>
    <w:rsid w:val="00E85D30"/>
    <w:pPr>
      <w:ind w:left="284"/>
    </w:pPr>
  </w:style>
  <w:style w:type="paragraph" w:styleId="af0">
    <w:name w:val="annotation subject"/>
    <w:basedOn w:val="a9"/>
    <w:next w:val="a9"/>
    <w:semiHidden/>
    <w:qFormat/>
    <w:rsid w:val="00E85D30"/>
    <w:rPr>
      <w:b/>
      <w:bCs/>
    </w:rPr>
  </w:style>
  <w:style w:type="table" w:styleId="af1">
    <w:name w:val="Table Grid"/>
    <w:basedOn w:val="a2"/>
    <w:uiPriority w:val="59"/>
    <w:unhideWhenUsed/>
    <w:qFormat/>
    <w:rsid w:val="00E85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1"/>
    <w:semiHidden/>
    <w:qFormat/>
    <w:rsid w:val="00E85D30"/>
  </w:style>
  <w:style w:type="character" w:styleId="af3">
    <w:name w:val="FollowedHyperlink"/>
    <w:semiHidden/>
    <w:qFormat/>
    <w:rsid w:val="00E85D30"/>
    <w:rPr>
      <w:color w:val="FF0000"/>
      <w:u w:val="single"/>
    </w:rPr>
  </w:style>
  <w:style w:type="character" w:styleId="af4">
    <w:name w:val="Emphasis"/>
    <w:uiPriority w:val="20"/>
    <w:qFormat/>
    <w:rsid w:val="00E85D30"/>
    <w:rPr>
      <w:i/>
      <w:iCs/>
    </w:rPr>
  </w:style>
  <w:style w:type="character" w:styleId="af5">
    <w:name w:val="Hyperlink"/>
    <w:uiPriority w:val="99"/>
    <w:qFormat/>
    <w:rsid w:val="00E85D30"/>
    <w:rPr>
      <w:color w:val="0000FF"/>
      <w:u w:val="single"/>
    </w:rPr>
  </w:style>
  <w:style w:type="character" w:styleId="af6">
    <w:name w:val="annotation reference"/>
    <w:semiHidden/>
    <w:qFormat/>
    <w:rsid w:val="00E85D30"/>
    <w:rPr>
      <w:sz w:val="16"/>
      <w:szCs w:val="16"/>
    </w:rPr>
  </w:style>
  <w:style w:type="character" w:styleId="af7">
    <w:name w:val="footnote reference"/>
    <w:semiHidden/>
    <w:qFormat/>
    <w:rsid w:val="00E85D30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rsid w:val="00E85D30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E85D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rsid w:val="00E85D3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E85D3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E85D30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85D30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E85D30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E85D30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E85D3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E85D3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qFormat/>
    <w:rsid w:val="00E85D30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E85D3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E85D30"/>
    <w:pPr>
      <w:spacing w:after="0"/>
    </w:pPr>
  </w:style>
  <w:style w:type="paragraph" w:customStyle="1" w:styleId="TAL">
    <w:name w:val="TAL"/>
    <w:basedOn w:val="a0"/>
    <w:link w:val="TALCar"/>
    <w:qFormat/>
    <w:rsid w:val="00E85D3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E85D30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E85D30"/>
    <w:rPr>
      <w:rFonts w:eastAsia="Malgun Gothic"/>
      <w:b/>
    </w:rPr>
  </w:style>
  <w:style w:type="paragraph" w:customStyle="1" w:styleId="TAN">
    <w:name w:val="TAN"/>
    <w:basedOn w:val="TAL"/>
    <w:qFormat/>
    <w:rsid w:val="00E85D30"/>
    <w:pPr>
      <w:ind w:left="851" w:hanging="851"/>
    </w:pPr>
  </w:style>
  <w:style w:type="paragraph" w:customStyle="1" w:styleId="TAR">
    <w:name w:val="TAR"/>
    <w:basedOn w:val="TAL"/>
    <w:qFormat/>
    <w:rsid w:val="00E85D30"/>
    <w:pPr>
      <w:jc w:val="right"/>
    </w:pPr>
  </w:style>
  <w:style w:type="paragraph" w:customStyle="1" w:styleId="TH">
    <w:name w:val="TH"/>
    <w:basedOn w:val="a0"/>
    <w:link w:val="THChar"/>
    <w:qFormat/>
    <w:rsid w:val="00E85D3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85D30"/>
    <w:pPr>
      <w:spacing w:before="0" w:after="240"/>
    </w:pPr>
  </w:style>
  <w:style w:type="paragraph" w:customStyle="1" w:styleId="TT">
    <w:name w:val="TT"/>
    <w:basedOn w:val="1"/>
    <w:next w:val="a0"/>
    <w:qFormat/>
    <w:rsid w:val="00E85D3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E85D30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E85D3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E85D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E85D3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E85D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E85D3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E85D30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E85D30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E85D30"/>
    <w:pPr>
      <w:framePr w:wrap="notBeside" w:hAnchor="text" w:y="16161"/>
    </w:pPr>
  </w:style>
  <w:style w:type="paragraph" w:customStyle="1" w:styleId="FP">
    <w:name w:val="FP"/>
    <w:basedOn w:val="a0"/>
    <w:qFormat/>
    <w:rsid w:val="00E85D3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85D30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85D3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85D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2">
    <w:name w:val="列出段落1"/>
    <w:basedOn w:val="a0"/>
    <w:uiPriority w:val="34"/>
    <w:qFormat/>
    <w:rsid w:val="00E85D30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2"/>
    <w:uiPriority w:val="34"/>
    <w:qFormat/>
    <w:rsid w:val="00E85D30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qFormat/>
    <w:rsid w:val="00E85D30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6"/>
    <w:qFormat/>
    <w:rsid w:val="00E85D30"/>
    <w:rPr>
      <w:rFonts w:ascii="Arial" w:hAnsi="Arial"/>
      <w:lang w:eastAsia="zh-CN"/>
    </w:rPr>
  </w:style>
  <w:style w:type="character" w:customStyle="1" w:styleId="ZGSM">
    <w:name w:val="ZGSM"/>
    <w:qFormat/>
    <w:rsid w:val="00E85D30"/>
  </w:style>
  <w:style w:type="character" w:customStyle="1" w:styleId="Doc-text2Char">
    <w:name w:val="Doc-text2 Char"/>
    <w:link w:val="Doc-text2"/>
    <w:qFormat/>
    <w:rsid w:val="00E85D30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85D30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85D3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E85D30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qFormat/>
    <w:rsid w:val="00E85D30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qFormat/>
    <w:rsid w:val="00E85D30"/>
    <w:rPr>
      <w:color w:val="808080"/>
    </w:rPr>
  </w:style>
  <w:style w:type="character" w:customStyle="1" w:styleId="Char1">
    <w:name w:val="页眉 Char"/>
    <w:link w:val="ac"/>
    <w:qFormat/>
    <w:rsid w:val="00E85D30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85D30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85D30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85D30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E85D30"/>
    <w:rPr>
      <w:rFonts w:ascii="Arial" w:eastAsia="Times New Roman" w:hAnsi="Arial"/>
      <w:sz w:val="18"/>
      <w:lang w:eastAsia="en-US"/>
    </w:rPr>
  </w:style>
  <w:style w:type="character" w:customStyle="1" w:styleId="Char2">
    <w:name w:val="列出段落 Char"/>
    <w:link w:val="25"/>
    <w:uiPriority w:val="34"/>
    <w:qFormat/>
    <w:locked/>
    <w:rsid w:val="00E85D30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E85D3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E85D30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E85D3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8">
    <w:name w:val="목록 단"/>
    <w:basedOn w:val="a0"/>
    <w:next w:val="af9"/>
    <w:uiPriority w:val="34"/>
    <w:qFormat/>
    <w:rsid w:val="00E85D30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E85D30"/>
    <w:pPr>
      <w:ind w:firstLineChars="200" w:firstLine="420"/>
    </w:pPr>
  </w:style>
  <w:style w:type="paragraph" w:customStyle="1" w:styleId="Doc-comment">
    <w:name w:val="Doc-comment"/>
    <w:basedOn w:val="a0"/>
    <w:next w:val="Doc-text2"/>
    <w:qFormat/>
    <w:rsid w:val="00E85D3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E85D3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85D3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批注文字 Char"/>
    <w:link w:val="a9"/>
    <w:semiHidden/>
    <w:qFormat/>
    <w:rsid w:val="00E85D30"/>
    <w:rPr>
      <w:rFonts w:ascii="Arial" w:eastAsia="Times New Roman" w:hAnsi="Arial"/>
    </w:rPr>
  </w:style>
  <w:style w:type="paragraph" w:customStyle="1" w:styleId="NO">
    <w:name w:val="NO"/>
    <w:basedOn w:val="a0"/>
    <w:qFormat/>
    <w:rsid w:val="00E85D30"/>
    <w:pPr>
      <w:keepLines/>
      <w:ind w:left="1135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E8BD9-C80D-47E9-89CC-C93AD553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13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12</cp:revision>
  <cp:lastPrinted>2021-08-05T02:34:00Z</cp:lastPrinted>
  <dcterms:created xsi:type="dcterms:W3CDTF">2021-10-22T01:59:00Z</dcterms:created>
  <dcterms:modified xsi:type="dcterms:W3CDTF">2022-09-28T07:55:00Z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BCD879487B7948ABA3E71802317337C1</vt:lpwstr>
  </property>
</Properties>
</file>